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4C6EC3BA" w:rsidR="00AE6213" w:rsidRPr="00523E13" w:rsidRDefault="00967F8A" w:rsidP="00AE6213">
      <w:pPr>
        <w:pStyle w:val="3GPPHeader"/>
        <w:spacing w:after="60"/>
        <w:rPr>
          <w:sz w:val="32"/>
          <w:szCs w:val="32"/>
        </w:rPr>
      </w:pPr>
      <w:r w:rsidRPr="00C91713">
        <w:t>3GPP TSG-RAN WG2 #</w:t>
      </w:r>
      <w:r w:rsidR="00B76088" w:rsidRPr="00C91713">
        <w:t>10</w:t>
      </w:r>
      <w:r w:rsidR="00452041" w:rsidRPr="00C91713">
        <w:t>1</w:t>
      </w:r>
      <w:r w:rsidR="00536556">
        <w:t>Bis</w:t>
      </w:r>
      <w:r w:rsidRPr="00C91713">
        <w:tab/>
      </w:r>
      <w:r w:rsidR="00BC2B4A" w:rsidRPr="00B61B86">
        <w:rPr>
          <w:sz w:val="32"/>
          <w:szCs w:val="32"/>
        </w:rPr>
        <w:t>R2-</w:t>
      </w:r>
      <w:r w:rsidR="00B61B86" w:rsidRPr="00B61B86">
        <w:rPr>
          <w:sz w:val="32"/>
          <w:szCs w:val="32"/>
        </w:rPr>
        <w:t>1806153</w:t>
      </w:r>
    </w:p>
    <w:p w14:paraId="6AD30680" w14:textId="1A1C9F38" w:rsidR="00967F8A" w:rsidRPr="00C91713" w:rsidRDefault="008C0716" w:rsidP="00AE6213">
      <w:pPr>
        <w:pStyle w:val="3GPPHeader"/>
        <w:spacing w:after="60"/>
        <w:rPr>
          <w:b w:val="0"/>
          <w:noProof/>
        </w:rPr>
      </w:pPr>
      <w:r>
        <w:rPr>
          <w:noProof/>
          <w:lang w:val="en-US"/>
        </w:rPr>
        <w:t>Sanya, P. R. of China, 16</w:t>
      </w:r>
      <w:r w:rsidRPr="008C0716">
        <w:rPr>
          <w:noProof/>
          <w:vertAlign w:val="superscript"/>
          <w:lang w:val="en-US"/>
        </w:rPr>
        <w:t>th</w:t>
      </w:r>
      <w:r>
        <w:rPr>
          <w:noProof/>
          <w:lang w:val="en-US"/>
        </w:rPr>
        <w:t xml:space="preserve"> – 20</w:t>
      </w:r>
      <w:r w:rsidRPr="008C0716">
        <w:rPr>
          <w:noProof/>
          <w:vertAlign w:val="superscript"/>
          <w:lang w:val="en-US"/>
        </w:rPr>
        <w:t>th</w:t>
      </w:r>
      <w:r>
        <w:rPr>
          <w:noProof/>
          <w:lang w:val="en-US"/>
        </w:rPr>
        <w:t xml:space="preserve"> April 2018</w:t>
      </w:r>
      <w:r w:rsidR="00452041" w:rsidRPr="00C91713">
        <w:rPr>
          <w:noProof/>
        </w:rPr>
        <w:t xml:space="preserve">        </w:t>
      </w:r>
      <w:r w:rsidR="005A561A" w:rsidRPr="00C91713">
        <w:rPr>
          <w:noProof/>
        </w:rPr>
        <w:t xml:space="preserve">       </w:t>
      </w:r>
      <w:r>
        <w:rPr>
          <w:noProof/>
        </w:rPr>
        <w:t xml:space="preserve">    </w:t>
      </w:r>
      <w:r w:rsidR="00452041" w:rsidRPr="00C91713">
        <w:rPr>
          <w:noProof/>
        </w:rPr>
        <w:t xml:space="preserve"> </w:t>
      </w:r>
      <w:r w:rsidR="008E408A">
        <w:rPr>
          <w:noProof/>
        </w:rPr>
        <w:t xml:space="preserve">            </w:t>
      </w:r>
      <w:r w:rsidR="00452041" w:rsidRPr="00C91713">
        <w:rPr>
          <w:noProof/>
        </w:rPr>
        <w:t>(</w:t>
      </w:r>
      <w:r w:rsidR="008E408A">
        <w:rPr>
          <w:noProof/>
        </w:rPr>
        <w:t>Update</w:t>
      </w:r>
      <w:r w:rsidR="00452041" w:rsidRPr="00C91713">
        <w:rPr>
          <w:noProof/>
        </w:rPr>
        <w:t xml:space="preserve"> of R2-</w:t>
      </w:r>
      <w:r w:rsidR="00BC2B4A" w:rsidRPr="00BC2B4A">
        <w:rPr>
          <w:noProof/>
        </w:rPr>
        <w:t>180</w:t>
      </w:r>
      <w:r>
        <w:rPr>
          <w:noProof/>
        </w:rPr>
        <w:t>3330</w:t>
      </w:r>
      <w:r w:rsidR="00452041" w:rsidRPr="00C91713">
        <w:rPr>
          <w:noProof/>
        </w:rPr>
        <w:t xml:space="preserve">)           </w:t>
      </w:r>
    </w:p>
    <w:p w14:paraId="3401E9E8" w14:textId="77777777" w:rsidR="00452041" w:rsidRPr="00452041" w:rsidRDefault="00452041" w:rsidP="00A176D6">
      <w:pPr>
        <w:pStyle w:val="3GPPHeader"/>
        <w:rPr>
          <w:sz w:val="22"/>
          <w:szCs w:val="22"/>
          <w:highlight w:val="yellow"/>
          <w:lang w:val="en-US"/>
        </w:rPr>
      </w:pPr>
    </w:p>
    <w:p w14:paraId="55EA3377" w14:textId="75A85D68" w:rsidR="00A176D6" w:rsidRPr="00AB2AD5" w:rsidRDefault="00A176D6" w:rsidP="00A176D6">
      <w:pPr>
        <w:pStyle w:val="3GPPHeader"/>
        <w:rPr>
          <w:sz w:val="22"/>
          <w:szCs w:val="22"/>
          <w:lang w:val="en-US"/>
        </w:rPr>
      </w:pPr>
      <w:r w:rsidRPr="00C91713">
        <w:rPr>
          <w:sz w:val="22"/>
          <w:szCs w:val="22"/>
          <w:lang w:val="en-US"/>
        </w:rPr>
        <w:t>Agenda Item:</w:t>
      </w:r>
      <w:r w:rsidRPr="00C91713">
        <w:rPr>
          <w:sz w:val="22"/>
          <w:szCs w:val="22"/>
          <w:lang w:val="en-US"/>
        </w:rPr>
        <w:tab/>
      </w:r>
      <w:r w:rsidR="00794D9C" w:rsidRPr="00C91713">
        <w:rPr>
          <w:sz w:val="22"/>
          <w:szCs w:val="22"/>
          <w:lang w:val="en-US"/>
        </w:rPr>
        <w:t>10.</w:t>
      </w:r>
      <w:r w:rsidR="00BC2B4A">
        <w:rPr>
          <w:sz w:val="22"/>
          <w:szCs w:val="22"/>
          <w:lang w:val="en-US"/>
        </w:rPr>
        <w:t>4.1.4.6</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5E66F7D0" w:rsidR="00A176D6" w:rsidRPr="00CE0424" w:rsidRDefault="00A176D6" w:rsidP="00A176D6">
      <w:pPr>
        <w:pStyle w:val="3GPPHeader"/>
        <w:rPr>
          <w:sz w:val="22"/>
          <w:szCs w:val="22"/>
        </w:rPr>
      </w:pPr>
      <w:r>
        <w:rPr>
          <w:sz w:val="22"/>
          <w:szCs w:val="22"/>
        </w:rPr>
        <w:t>Title:</w:t>
      </w:r>
      <w:r w:rsidRPr="00CE0424">
        <w:rPr>
          <w:sz w:val="22"/>
          <w:szCs w:val="22"/>
        </w:rPr>
        <w:tab/>
      </w:r>
      <w:r w:rsidR="009D2AD4">
        <w:t xml:space="preserve">ANR framework </w:t>
      </w:r>
      <w:r w:rsidR="00302082">
        <w:t>for EN-DC and NR standalone</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2C15B7DC"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proofErr w:type="spellStart"/>
      <w:r w:rsidR="00A503B4">
        <w:t>eNodeBs</w:t>
      </w:r>
      <w:proofErr w:type="spellEnd"/>
      <w:r w:rsidR="0055719E">
        <w:t xml:space="preserve">. Such relations are used to establish connections between </w:t>
      </w:r>
      <w:proofErr w:type="spellStart"/>
      <w:r w:rsidR="00A503B4">
        <w:t>eNodeBs</w:t>
      </w:r>
      <w:proofErr w:type="spellEnd"/>
      <w:r w:rsidR="0055719E">
        <w:t>, support mobility, load balancing, dual connectivity, etc., and ANR is seen as significantly reducing the planning and operation costs for operators</w:t>
      </w:r>
      <w:r w:rsidR="009161BE">
        <w:t xml:space="preserve"> </w:t>
      </w:r>
      <w:r w:rsidR="009161BE">
        <w:fldChar w:fldCharType="begin"/>
      </w:r>
      <w:r w:rsidR="009161BE">
        <w:instrText xml:space="preserve"> REF _Ref456255044 \r \h </w:instrText>
      </w:r>
      <w:r w:rsidR="009161BE">
        <w:fldChar w:fldCharType="separate"/>
      </w:r>
      <w:r w:rsidR="000A6350">
        <w:t>[1]</w:t>
      </w:r>
      <w:r w:rsidR="009161BE">
        <w:fldChar w:fldCharType="end"/>
      </w:r>
      <w:r w:rsidR="0055719E">
        <w:t xml:space="preserve">. Therefore, it is our understanding that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sv-SE" w:eastAsia="sv-SE"/>
        </w:rPr>
        <mc:AlternateContent>
          <mc:Choice Requires="wps">
            <w:drawing>
              <wp:anchor distT="0" distB="0" distL="114300" distR="114300" simplePos="0" relativeHeight="251658241"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824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173D3CB3" w14:textId="77777777" w:rsidR="00EA6D06" w:rsidRDefault="00EA6D06" w:rsidP="00081D62">
      <w:pPr>
        <w:pStyle w:val="BodyText"/>
      </w:pPr>
    </w:p>
    <w:p w14:paraId="2B033EF7" w14:textId="4BE47A86"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0" w:name="_Ref178064866"/>
      <w:r w:rsidRPr="00CE0424">
        <w:t>Discussion</w:t>
      </w:r>
      <w:bookmarkEnd w:id="0"/>
    </w:p>
    <w:p w14:paraId="17147B78" w14:textId="1020C23C" w:rsidR="00AA0139" w:rsidRPr="00AA0139" w:rsidRDefault="007A164C" w:rsidP="00AC5FFA">
      <w:pPr>
        <w:pStyle w:val="Heading2"/>
      </w:pPr>
      <w:r>
        <w:t xml:space="preserve">ANR </w:t>
      </w:r>
      <w:r w:rsidR="0024238F">
        <w:t>framework in LTE</w:t>
      </w:r>
    </w:p>
    <w:p w14:paraId="58D13EF9" w14:textId="5BE2C1F4" w:rsidR="0055719E" w:rsidRDefault="0055719E" w:rsidP="0055719E">
      <w:pPr>
        <w:pStyle w:val="BodyText"/>
      </w:pPr>
      <w:r>
        <w:t xml:space="preserve">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w:t>
      </w:r>
      <w:proofErr w:type="spellStart"/>
      <w:r>
        <w:t>ms</w:t>
      </w:r>
      <w:proofErr w:type="spellEnd"/>
      <w:r>
        <w:t>)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6719FCAA" w:rsidR="0055719E" w:rsidRPr="00A87C47" w:rsidRDefault="0055719E" w:rsidP="0055719E">
      <w:pPr>
        <w:pStyle w:val="BodyText"/>
        <w:rPr>
          <w:b/>
        </w:rPr>
      </w:pPr>
      <w:r>
        <w:t>Once the UE perform</w:t>
      </w:r>
      <w:r w:rsidR="007A164C">
        <w:t>s</w:t>
      </w:r>
      <w:r>
        <w:t xml:space="preserve"> measurements, mobility events can trigger the transmission of measurement reports. Based on these reports the serving </w:t>
      </w:r>
      <w:proofErr w:type="spellStart"/>
      <w:r>
        <w:t>eNB</w:t>
      </w:r>
      <w:proofErr w:type="spellEnd"/>
      <w:r>
        <w:t xml:space="preserve"> </w:t>
      </w:r>
      <w:proofErr w:type="gramStart"/>
      <w:r>
        <w:t>is able to</w:t>
      </w:r>
      <w:proofErr w:type="gramEnd"/>
      <w:r>
        <w:t xml:space="preserve"> identify that a given PCI belongs to a neighbour </w:t>
      </w:r>
      <w:proofErr w:type="spellStart"/>
      <w:r>
        <w:t>eNB</w:t>
      </w:r>
      <w:proofErr w:type="spellEnd"/>
      <w:r>
        <w:t xml:space="preserve"> in order to trigger a handover preparation procedure. </w:t>
      </w:r>
      <w:proofErr w:type="gramStart"/>
      <w:r>
        <w:t>In order to</w:t>
      </w:r>
      <w:proofErr w:type="gramEnd"/>
      <w:r>
        <w:t xml:space="preserve"> do that, the serving </w:t>
      </w:r>
      <w:proofErr w:type="spellStart"/>
      <w:r>
        <w:t>eNB</w:t>
      </w:r>
      <w:proofErr w:type="spellEnd"/>
      <w:r>
        <w:t xml:space="preserve">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w:t>
      </w:r>
      <w:proofErr w:type="spellStart"/>
      <w:r w:rsidR="009D2B94">
        <w:t>eNB</w:t>
      </w:r>
      <w:proofErr w:type="spellEnd"/>
      <w:r w:rsidR="009D2B94">
        <w:t xml:space="preserve"> ID and cell ID).</w:t>
      </w:r>
    </w:p>
    <w:p w14:paraId="292D4C8C" w14:textId="2800BB0F"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rsidR="000A6350">
        <w:t xml:space="preserve">Figure </w:t>
      </w:r>
      <w:r w:rsidR="000A6350">
        <w:rPr>
          <w:noProof/>
        </w:rPr>
        <w:t>1</w:t>
      </w:r>
      <w:r>
        <w:fldChar w:fldCharType="end"/>
      </w:r>
      <w:r>
        <w:t xml:space="preserve">. In step 1, the UE sends a measurement report to the serving </w:t>
      </w:r>
      <w:proofErr w:type="spellStart"/>
      <w:r>
        <w:t>eNB</w:t>
      </w:r>
      <w:proofErr w:type="spellEnd"/>
      <w:r>
        <w:t xml:space="preserve">, containing the PCI of cell B. The </w:t>
      </w:r>
      <w:proofErr w:type="spellStart"/>
      <w:r>
        <w:t>eNB</w:t>
      </w:r>
      <w:proofErr w:type="spellEnd"/>
      <w:r>
        <w:t xml:space="preserve">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w:t>
      </w:r>
      <w:proofErr w:type="spellStart"/>
      <w:r>
        <w:t>eNB</w:t>
      </w:r>
      <w:proofErr w:type="spellEnd"/>
      <w:r>
        <w:t xml:space="preserve">, and the </w:t>
      </w:r>
      <w:proofErr w:type="spellStart"/>
      <w:r>
        <w:t>eNB</w:t>
      </w:r>
      <w:proofErr w:type="spellEnd"/>
      <w:r>
        <w:t xml:space="preserve"> decides </w:t>
      </w:r>
      <w:r w:rsidR="0069133C">
        <w:t xml:space="preserve">to add this neighbour relation. The </w:t>
      </w:r>
      <w:proofErr w:type="spellStart"/>
      <w:r w:rsidR="0069133C">
        <w:t>eNB</w:t>
      </w:r>
      <w:proofErr w:type="spellEnd"/>
      <w:r w:rsidR="0069133C">
        <w:t xml:space="preserve"> can use the PCI and ECGI to lookup a transport layer address to the new </w:t>
      </w:r>
      <w:proofErr w:type="spellStart"/>
      <w:r w:rsidR="0069133C">
        <w:t>eNB</w:t>
      </w:r>
      <w:proofErr w:type="spellEnd"/>
      <w:r w:rsidR="0069133C">
        <w:t>, update the Neighbour Relation list, and, if needed, setup a ne</w:t>
      </w:r>
      <w:r w:rsidR="004158C2">
        <w:t xml:space="preserve">w X2 interface towards this </w:t>
      </w:r>
      <w:proofErr w:type="spellStart"/>
      <w:r w:rsidR="004158C2">
        <w:t>eNB</w:t>
      </w:r>
      <w:proofErr w:type="spellEnd"/>
      <w:r w:rsidR="009161BE">
        <w:t xml:space="preserve"> </w:t>
      </w:r>
      <w:r w:rsidR="009161BE">
        <w:fldChar w:fldCharType="begin"/>
      </w:r>
      <w:r w:rsidR="009161BE">
        <w:instrText xml:space="preserve"> REF _Ref503340062 \r \h </w:instrText>
      </w:r>
      <w:r w:rsidR="009161BE">
        <w:fldChar w:fldCharType="separate"/>
      </w:r>
      <w:r w:rsidR="000A6350">
        <w:t>[2]</w:t>
      </w:r>
      <w:r w:rsidR="009161BE">
        <w:fldChar w:fldCharType="end"/>
      </w:r>
      <w:r w:rsidR="004158C2">
        <w:t>.</w:t>
      </w:r>
    </w:p>
    <w:p w14:paraId="298AAF96" w14:textId="2C185D42" w:rsidR="0055719E" w:rsidRDefault="00D247FF" w:rsidP="004158C2">
      <w:pPr>
        <w:pStyle w:val="BodyText"/>
        <w:jc w:val="center"/>
        <w:rPr>
          <w:b/>
        </w:rPr>
      </w:pPr>
      <w:r w:rsidRPr="005132EF">
        <w:rPr>
          <w:noProof/>
          <w:lang w:val="sv-SE" w:eastAsia="sv-SE"/>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0A71B5C8" w:rsidR="00D247FF" w:rsidRPr="004158C2" w:rsidRDefault="00D247FF" w:rsidP="004158C2">
      <w:pPr>
        <w:pStyle w:val="Caption"/>
        <w:rPr>
          <w:b w:val="0"/>
          <w:lang w:val="en-US"/>
        </w:rPr>
      </w:pPr>
      <w:bookmarkStart w:id="1" w:name="_Ref462997797"/>
      <w:r>
        <w:t xml:space="preserve">Figure </w:t>
      </w:r>
      <w:r>
        <w:fldChar w:fldCharType="begin"/>
      </w:r>
      <w:r>
        <w:instrText xml:space="preserve"> SEQ Figure \* ARABIC </w:instrText>
      </w:r>
      <w:r>
        <w:fldChar w:fldCharType="separate"/>
      </w:r>
      <w:r w:rsidR="000A6350">
        <w:rPr>
          <w:noProof/>
        </w:rPr>
        <w:t>1</w:t>
      </w:r>
      <w:r>
        <w:fldChar w:fldCharType="end"/>
      </w:r>
      <w:bookmarkEnd w:id="1"/>
      <w:r>
        <w:t xml:space="preserve">. Automatic Neighbour Relation Function in LTE </w:t>
      </w:r>
      <w:r w:rsidR="009161BE">
        <w:fldChar w:fldCharType="begin"/>
      </w:r>
      <w:r w:rsidR="009161BE">
        <w:instrText xml:space="preserve"> REF _Ref503340062 \r \h </w:instrText>
      </w:r>
      <w:r w:rsidR="009161BE">
        <w:fldChar w:fldCharType="separate"/>
      </w:r>
      <w:r w:rsidR="000A6350">
        <w:t>[2]</w:t>
      </w:r>
      <w:r w:rsidR="009161BE">
        <w:fldChar w:fldCharType="end"/>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 xml:space="preserve">the UE reports to the serving </w:t>
      </w:r>
      <w:proofErr w:type="spellStart"/>
      <w:r w:rsidRPr="00A87C47">
        <w:rPr>
          <w:b/>
        </w:rPr>
        <w:t>eNB</w:t>
      </w:r>
      <w:proofErr w:type="spellEnd"/>
      <w:r w:rsidRPr="00A87C47">
        <w:rPr>
          <w:b/>
        </w:rPr>
        <w:t xml:space="preserve">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 xml:space="preserve">to identify the target </w:t>
      </w:r>
      <w:proofErr w:type="spellStart"/>
      <w:r>
        <w:rPr>
          <w:b/>
        </w:rPr>
        <w:t>eNB</w:t>
      </w:r>
      <w:proofErr w:type="spellEnd"/>
      <w:r w:rsidR="00F67A15">
        <w:rPr>
          <w:b/>
        </w:rPr>
        <w:t xml:space="preserve"> </w:t>
      </w:r>
      <w:proofErr w:type="gramStart"/>
      <w:r w:rsidR="00A87C47" w:rsidRPr="00A87C47">
        <w:rPr>
          <w:b/>
        </w:rPr>
        <w:t>in order to</w:t>
      </w:r>
      <w:proofErr w:type="gramEnd"/>
      <w:r w:rsidR="00A87C47" w:rsidRPr="00A87C47">
        <w:rPr>
          <w:b/>
        </w:rPr>
        <w:t xml:space="preserve"> send a handover preparation and/or a handover request.</w:t>
      </w:r>
    </w:p>
    <w:p w14:paraId="718A002F" w14:textId="3CE0E644" w:rsidR="00CB27CF" w:rsidRDefault="00CB27CF" w:rsidP="00CB27CF">
      <w:pPr>
        <w:pStyle w:val="BodyText"/>
        <w:numPr>
          <w:ilvl w:val="0"/>
          <w:numId w:val="25"/>
        </w:numPr>
        <w:ind w:left="1560" w:hanging="1560"/>
        <w:rPr>
          <w:b/>
        </w:rPr>
      </w:pPr>
      <w:r w:rsidRPr="00A87C47">
        <w:rPr>
          <w:b/>
        </w:rPr>
        <w:t xml:space="preserve">In LTE, </w:t>
      </w:r>
      <w:r>
        <w:rPr>
          <w:b/>
        </w:rPr>
        <w:t xml:space="preserve">a serving </w:t>
      </w:r>
      <w:proofErr w:type="spellStart"/>
      <w:r>
        <w:rPr>
          <w:b/>
        </w:rPr>
        <w:t>eNB</w:t>
      </w:r>
      <w:proofErr w:type="spellEnd"/>
      <w:r>
        <w:rPr>
          <w:b/>
        </w:rPr>
        <w:t xml:space="preserve"> can request the </w:t>
      </w:r>
      <w:r w:rsidRPr="00A87C47">
        <w:rPr>
          <w:b/>
        </w:rPr>
        <w:t xml:space="preserve">UE </w:t>
      </w:r>
      <w:r>
        <w:rPr>
          <w:b/>
        </w:rPr>
        <w:t>to acquire a global identifier (e.g. ECGI)</w:t>
      </w:r>
      <w:r w:rsidR="00B756D5">
        <w:rPr>
          <w:b/>
        </w:rPr>
        <w:t>, TAC, and all available PLMN ID(s)</w:t>
      </w:r>
      <w:r>
        <w:rPr>
          <w:b/>
        </w:rPr>
        <w:t xml:space="preserve">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 xml:space="preserve">In LTE, this Global ID, the ECGI, is not necessary as often as the PCI. Therefore, it is transmitted in SIB1 every 80 </w:t>
      </w:r>
      <w:proofErr w:type="spellStart"/>
      <w:r>
        <w:t>ms</w:t>
      </w:r>
      <w:proofErr w:type="spellEnd"/>
      <w:r>
        <w:t xml:space="preserve">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3C0444C9" w14:textId="59E975DF" w:rsidR="00302082" w:rsidRDefault="00302082" w:rsidP="00A87C47">
      <w:pPr>
        <w:pStyle w:val="BodyText"/>
      </w:pPr>
    </w:p>
    <w:p w14:paraId="6C5BCA6B" w14:textId="1BD58AA3" w:rsidR="006F6E88" w:rsidRDefault="00145D46" w:rsidP="00145D46">
      <w:pPr>
        <w:pStyle w:val="Heading2"/>
      </w:pPr>
      <w:r>
        <w:t>ANR framework in NR</w:t>
      </w:r>
    </w:p>
    <w:p w14:paraId="11870336" w14:textId="648E23E7"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w:t>
      </w:r>
      <w:r w:rsidR="007A164C">
        <w:t xml:space="preserve">the so-called </w:t>
      </w:r>
      <w:r w:rsidR="00BB4C80">
        <w:t>IDLE RS</w:t>
      </w:r>
      <w:r w:rsidR="007A164C">
        <w:t>, later renamed to an NR-SS Block.</w:t>
      </w:r>
      <w:r w:rsidR="007A164C" w:rsidDel="007A164C">
        <w:t xml:space="preserve"> </w:t>
      </w:r>
    </w:p>
    <w:p w14:paraId="1B956E65" w14:textId="7621C890" w:rsidR="007075A7" w:rsidRDefault="007075A7" w:rsidP="00A87C47">
      <w:pPr>
        <w:pStyle w:val="BodyText"/>
      </w:pPr>
      <w:r>
        <w:rPr>
          <w:noProof/>
          <w:lang w:val="sv-SE" w:eastAsia="sv-SE"/>
        </w:rPr>
        <mc:AlternateContent>
          <mc:Choice Requires="wps">
            <w:drawing>
              <wp:anchor distT="0" distB="0" distL="114300" distR="114300" simplePos="0" relativeHeight="251658240"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824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1F9E16EF" w14:textId="77777777" w:rsidR="00113B0D" w:rsidRDefault="007A164C" w:rsidP="00A87C47">
      <w:pPr>
        <w:pStyle w:val="BodyText"/>
      </w:pPr>
      <w:r>
        <w:t xml:space="preserve">The measurement reports based on SS Blocks including cell measurement results will be associated to local identifiers (like the LTE PCIs) </w:t>
      </w:r>
      <w:r w:rsidR="00BB4C80">
        <w:t>that the UE has measured.</w:t>
      </w:r>
    </w:p>
    <w:p w14:paraId="5E2BED41" w14:textId="4C44A5EA" w:rsidR="00113B0D" w:rsidRPr="003065F6" w:rsidRDefault="00113B0D" w:rsidP="00113B0D">
      <w:pPr>
        <w:pStyle w:val="BodyText"/>
        <w:numPr>
          <w:ilvl w:val="0"/>
          <w:numId w:val="25"/>
        </w:numPr>
        <w:ind w:left="1560" w:hanging="1560"/>
        <w:rPr>
          <w:b/>
        </w:rPr>
      </w:pPr>
      <w:r>
        <w:rPr>
          <w:b/>
        </w:rPr>
        <w:t>The RRM measurements on SS Blocks are reported as per the measured PCI values by the UE</w:t>
      </w:r>
      <w:r w:rsidRPr="00A87C47">
        <w:rPr>
          <w:b/>
        </w:rPr>
        <w:t>.</w:t>
      </w:r>
    </w:p>
    <w:p w14:paraId="6F1873BA" w14:textId="015ED112" w:rsidR="00BB4C80" w:rsidRDefault="00F94784" w:rsidP="00A87C47">
      <w:pPr>
        <w:pStyle w:val="BodyText"/>
      </w:pPr>
      <w:r>
        <w:t xml:space="preserve">Based on such a measurement report, if the serving </w:t>
      </w:r>
      <w:proofErr w:type="spellStart"/>
      <w:r w:rsidR="007A164C">
        <w:t>gNodeB</w:t>
      </w:r>
      <w:proofErr w:type="spellEnd"/>
      <w:r w:rsidR="007A164C">
        <w:t xml:space="preserve"> </w:t>
      </w:r>
      <w:r>
        <w:t>do</w:t>
      </w:r>
      <w:r w:rsidR="007A164C">
        <w:t>es</w:t>
      </w:r>
      <w:r>
        <w:t xml:space="preserve"> not </w:t>
      </w:r>
      <w:r w:rsidR="007A164C">
        <w:t xml:space="preserve">recognize </w:t>
      </w:r>
      <w:r>
        <w:t xml:space="preserve">the reported PCI in its neighbour relation list, then the serving </w:t>
      </w:r>
      <w:proofErr w:type="spellStart"/>
      <w:r w:rsidR="007A164C">
        <w:t>gNodeB</w:t>
      </w:r>
      <w:proofErr w:type="spellEnd"/>
      <w:r w:rsidR="007A164C">
        <w:t xml:space="preserve"> </w:t>
      </w:r>
      <w:r>
        <w:t xml:space="preserve">could reuse the </w:t>
      </w:r>
      <w:r w:rsidR="008248BD" w:rsidRPr="0039042B">
        <w:t>globally unique identifier</w:t>
      </w:r>
      <w:r w:rsidR="00B756D5">
        <w:t>, TAC and PLMN ID(s)</w:t>
      </w:r>
      <w:r>
        <w:t xml:space="preserve"> measurement and reporting procedure for the UE, as listed in LTE, for NR neighbour relation establishment also. </w:t>
      </w:r>
    </w:p>
    <w:p w14:paraId="636D02DA" w14:textId="5638C970" w:rsidR="0014650D" w:rsidRPr="00C47863" w:rsidRDefault="0014650D" w:rsidP="00C47863">
      <w:pPr>
        <w:pStyle w:val="BodyText"/>
      </w:pPr>
      <w:r w:rsidRPr="00C47863">
        <w:t xml:space="preserve">It is </w:t>
      </w:r>
      <w:r w:rsidR="00F83AAC">
        <w:t xml:space="preserve">worth noting that the </w:t>
      </w:r>
      <w:r>
        <w:t xml:space="preserve">information required to derive the </w:t>
      </w:r>
      <w:r w:rsidR="00C81E56">
        <w:t>globally unique identifier</w:t>
      </w:r>
      <w:r w:rsidR="00F83AAC">
        <w:t xml:space="preserve"> (</w:t>
      </w:r>
      <w:r w:rsidR="00C81E56">
        <w:t>GID</w:t>
      </w:r>
      <w:r w:rsidR="00F83AAC">
        <w:t>)</w:t>
      </w:r>
      <w:r w:rsidR="00C81E56">
        <w:t xml:space="preserve"> </w:t>
      </w:r>
      <w:r>
        <w:t>are provided in NR as part of the SIB1 message as well.</w:t>
      </w:r>
      <w:r w:rsidR="00F7704B">
        <w:t xml:space="preserve"> </w:t>
      </w:r>
      <w:r w:rsidR="00C81E56">
        <w:t xml:space="preserve">It can be discussed further as to how is the GID is structured (number of </w:t>
      </w:r>
      <w:r w:rsidR="00C81E56">
        <w:lastRenderedPageBreak/>
        <w:t>bits, what sub-identifiers does it encompass in what position like PLMN ID, CID etc.) in NR and if it is of similar nature as ECGI of LTE or not.</w:t>
      </w:r>
      <w:r w:rsidR="00F7704B">
        <w:t xml:space="preserve"> </w:t>
      </w:r>
      <w:r w:rsidRPr="002176CE">
        <w:t xml:space="preserve"> </w:t>
      </w:r>
    </w:p>
    <w:p w14:paraId="28BD8738" w14:textId="77777777" w:rsidR="009615CA" w:rsidRDefault="0014650D" w:rsidP="00C81E56">
      <w:pPr>
        <w:pStyle w:val="BodyText"/>
        <w:numPr>
          <w:ilvl w:val="0"/>
          <w:numId w:val="25"/>
        </w:numPr>
        <w:ind w:left="1560" w:hanging="1560"/>
        <w:rPr>
          <w:b/>
        </w:rPr>
      </w:pPr>
      <w:r>
        <w:rPr>
          <w:b/>
        </w:rPr>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w:t>
      </w:r>
    </w:p>
    <w:p w14:paraId="2DC69903" w14:textId="6FD65237" w:rsidR="00C81E56" w:rsidRDefault="000034CF" w:rsidP="009615CA">
      <w:pPr>
        <w:pStyle w:val="BodyText"/>
        <w:rPr>
          <w:b/>
        </w:rPr>
      </w:pPr>
      <w:r>
        <w:t>Based on this, we propose the following:</w:t>
      </w:r>
      <w:r w:rsidR="0014650D">
        <w:rPr>
          <w:b/>
        </w:rPr>
        <w:t xml:space="preserve">  </w:t>
      </w:r>
    </w:p>
    <w:p w14:paraId="56A43026" w14:textId="77777777" w:rsidR="000034CF" w:rsidRPr="00C81E56" w:rsidRDefault="000034CF" w:rsidP="000034CF">
      <w:pPr>
        <w:pStyle w:val="Proposal"/>
      </w:pPr>
      <w:r>
        <w:rPr>
          <w:lang w:val="en-US"/>
        </w:rPr>
        <w:t xml:space="preserve">To support ANR across NR cells, as in LTE, NG-RAN can configure the UE to read and report NR neighboring cell’s Global identifier(s) (GID), TAC(s) and all available PLMN ID(s) to aid neighbor relation establishment procedure. FFS structure of </w:t>
      </w:r>
      <w:r w:rsidRPr="00C80623">
        <w:rPr>
          <w:lang w:val="en-US"/>
        </w:rPr>
        <w:t>GID is same as the structure of ECGI in LTE</w:t>
      </w:r>
      <w:r>
        <w:rPr>
          <w:lang w:val="en-US"/>
        </w:rPr>
        <w:t>.</w:t>
      </w:r>
    </w:p>
    <w:p w14:paraId="050012E1" w14:textId="5EBB62CC" w:rsidR="00C80623" w:rsidRDefault="00B24EFD" w:rsidP="00C80623">
      <w:pPr>
        <w:pStyle w:val="BodyText"/>
      </w:pPr>
      <w:r>
        <w:t>Moreover</w:t>
      </w:r>
      <w:r w:rsidR="00053080">
        <w:t>, i</w:t>
      </w:r>
      <w:r w:rsidR="00C80623">
        <w:t xml:space="preserve">n </w:t>
      </w:r>
      <w:r w:rsidR="00C80623" w:rsidRPr="00A336A5">
        <w:t xml:space="preserve">RAN WG2 #98-Ad Hoc </w:t>
      </w:r>
      <w:r w:rsidR="00C80623">
        <w:t>meeting, it was agreed that the LTE inter-RAT ANR framework will be reused to cover NR.</w:t>
      </w:r>
    </w:p>
    <w:p w14:paraId="6EE0EDB8"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Agreements</w:t>
      </w:r>
    </w:p>
    <w:p w14:paraId="460C9D96"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D065323" w14:textId="77777777" w:rsidR="00C80623" w:rsidRDefault="00C80623" w:rsidP="00C80623">
      <w:pPr>
        <w:pStyle w:val="BodyText"/>
      </w:pPr>
    </w:p>
    <w:p w14:paraId="18EC76FB" w14:textId="3E00A6A2" w:rsidR="005205AF" w:rsidRDefault="00C80623" w:rsidP="00C80623">
      <w:pPr>
        <w:pStyle w:val="BodyText"/>
      </w:pPr>
      <w:r>
        <w:t xml:space="preserve">In our view, the previous discussion is applicable to </w:t>
      </w:r>
      <w:r w:rsidRPr="00D56529">
        <w:t>both</w:t>
      </w:r>
      <w:r>
        <w:t xml:space="preserve"> EN-DC case, where E-UTRAN configures the UE to report information broadcasted by the NR cell whose PCI is unknown to the serving </w:t>
      </w:r>
      <w:proofErr w:type="spellStart"/>
      <w:r>
        <w:t>gNodeB</w:t>
      </w:r>
      <w:proofErr w:type="spellEnd"/>
      <w:r>
        <w:t xml:space="preserve"> (either for SCG addition or SCG change) and to NR Standalone case, where the NG-RAN configures the UE. </w:t>
      </w:r>
      <w:r w:rsidR="005205AF">
        <w:t xml:space="preserve">Therefore, </w:t>
      </w:r>
      <w:r w:rsidR="000B0E52">
        <w:t>the following is proposed:</w:t>
      </w:r>
    </w:p>
    <w:p w14:paraId="2E069E96" w14:textId="77777777" w:rsidR="000B0E52" w:rsidRPr="00A15DFC" w:rsidRDefault="000B0E52" w:rsidP="000B0E52">
      <w:pPr>
        <w:pStyle w:val="Proposal"/>
      </w:pPr>
      <w:r>
        <w:rPr>
          <w:lang w:val="en-US"/>
        </w:rPr>
        <w:t>To support LTE IRAT ANR procedure for NR cells, including EN-DC, E-UTRAN can configure the UE to read and report neighboring NR cell’s Global identifier(s) (GID), TAC(s) and all available PLMN ID(s) to aid neighbor relation establishment.</w:t>
      </w:r>
    </w:p>
    <w:p w14:paraId="771B6E65" w14:textId="22355879" w:rsidR="005205AF" w:rsidRDefault="00146F27" w:rsidP="00146F27">
      <w:pPr>
        <w:pStyle w:val="Heading2"/>
      </w:pPr>
      <w:r>
        <w:t>CGI reporting</w:t>
      </w:r>
    </w:p>
    <w:p w14:paraId="144D47CA" w14:textId="135F6435" w:rsidR="00C80623" w:rsidRPr="00C81E56" w:rsidRDefault="00C80623" w:rsidP="00A15DFC">
      <w:pPr>
        <w:pStyle w:val="BodyText"/>
        <w:rPr>
          <w:b/>
        </w:rPr>
      </w:pPr>
      <w:r>
        <w:t xml:space="preserve">In </w:t>
      </w:r>
      <w:r w:rsidRPr="00D56529">
        <w:t>R2-1710839</w:t>
      </w:r>
      <w:r>
        <w:t xml:space="preserve"> (</w:t>
      </w:r>
      <w:r w:rsidRPr="00D56529">
        <w:t>Summary of email discussion [99#</w:t>
      </w:r>
      <w:proofErr w:type="gramStart"/>
      <w:r w:rsidRPr="00D56529">
        <w:t>32][</w:t>
      </w:r>
      <w:proofErr w:type="gramEnd"/>
      <w:r w:rsidRPr="00D56529">
        <w:t>NR] TP on RRM</w:t>
      </w:r>
      <w:r>
        <w:t>), companies expressed that measurement configuration in NR should be used for CGI reporting, although changes in the LTE ASN.1 structure are foreseen. Hence, the following is proposed:</w:t>
      </w:r>
    </w:p>
    <w:p w14:paraId="3FEB6D7C" w14:textId="394DB4A9" w:rsidR="00C80623" w:rsidRPr="00D56529" w:rsidRDefault="00C80623" w:rsidP="00C80623">
      <w:pPr>
        <w:pStyle w:val="Proposal"/>
      </w:pPr>
      <w:r>
        <w:rPr>
          <w:lang w:val="en-US"/>
        </w:rPr>
        <w:t>E-UTRAN measurement configuration (defined in 36.331) should be used to support CGI reporting.</w:t>
      </w:r>
    </w:p>
    <w:p w14:paraId="5C9D4476" w14:textId="0E1C5D33" w:rsidR="00C80623" w:rsidRPr="00704873" w:rsidRDefault="00C80623" w:rsidP="00C80623">
      <w:pPr>
        <w:pStyle w:val="Proposal"/>
      </w:pPr>
      <w:r>
        <w:rPr>
          <w:lang w:val="en-US"/>
        </w:rPr>
        <w:t>NG-RAN measurement configuration (defined in 38.331) should be used to support CGI reporting.</w:t>
      </w:r>
    </w:p>
    <w:p w14:paraId="2F2DF1D8" w14:textId="28E312CF" w:rsidR="00ED2A7A" w:rsidRDefault="00B545C2" w:rsidP="00B04413">
      <w:pPr>
        <w:pStyle w:val="BodyText"/>
      </w:pPr>
      <w:r w:rsidRPr="00B545C2">
        <w:t xml:space="preserve">In RAN2#101, it was further agreed that for LTE </w:t>
      </w:r>
      <w:proofErr w:type="spellStart"/>
      <w:r w:rsidRPr="00B545C2">
        <w:t>reportCGI</w:t>
      </w:r>
      <w:proofErr w:type="spellEnd"/>
      <w:r w:rsidRPr="00B545C2">
        <w:t xml:space="preserve"> the UE acquires the cell ID from SIB1 of the</w:t>
      </w:r>
      <w:r w:rsidR="00450478">
        <w:t xml:space="preserve"> NR cell. </w:t>
      </w:r>
      <w:r w:rsidR="00AD0C26">
        <w:t>However, it is still FFS wh</w:t>
      </w:r>
      <w:r w:rsidR="00615D19">
        <w:t xml:space="preserve">at the UE should perform in case the </w:t>
      </w:r>
      <w:r w:rsidR="00EB0831">
        <w:t>NR cell does not broadcast SIB1.</w:t>
      </w:r>
    </w:p>
    <w:p w14:paraId="703F77A1" w14:textId="77777777" w:rsidR="00E04DD9" w:rsidRDefault="00E04DD9" w:rsidP="00E04DD9">
      <w:pPr>
        <w:pStyle w:val="Doc-text2"/>
        <w:pBdr>
          <w:top w:val="single" w:sz="4" w:space="1" w:color="auto"/>
          <w:left w:val="single" w:sz="4" w:space="4" w:color="auto"/>
          <w:bottom w:val="single" w:sz="4" w:space="13" w:color="auto"/>
          <w:right w:val="single" w:sz="4" w:space="4" w:color="auto"/>
        </w:pBdr>
      </w:pPr>
      <w:r>
        <w:t xml:space="preserve">Agreements </w:t>
      </w:r>
    </w:p>
    <w:p w14:paraId="4DDD5BFD" w14:textId="1DDC88FB" w:rsidR="00E04DD9" w:rsidRDefault="00E04DD9" w:rsidP="00E04DD9">
      <w:pPr>
        <w:pStyle w:val="Doc-text2"/>
        <w:pBdr>
          <w:top w:val="single" w:sz="4" w:space="1" w:color="auto"/>
          <w:left w:val="single" w:sz="4" w:space="4" w:color="auto"/>
          <w:bottom w:val="single" w:sz="4" w:space="13" w:color="auto"/>
          <w:right w:val="single" w:sz="4" w:space="4" w:color="auto"/>
        </w:pBdr>
      </w:pPr>
      <w:r>
        <w:t>1:</w:t>
      </w:r>
      <w:r>
        <w:tab/>
        <w:t xml:space="preserve">For LTE </w:t>
      </w:r>
      <w:proofErr w:type="spellStart"/>
      <w:r>
        <w:t>reportCGI</w:t>
      </w:r>
      <w:proofErr w:type="spellEnd"/>
      <w:r>
        <w:t xml:space="preserve"> of an NR cell the UE acquires the cell ID from SIB1 of the NR cell (for post EN-DC early freeze)</w:t>
      </w:r>
    </w:p>
    <w:p w14:paraId="685ECA9D" w14:textId="4CE2FEB8" w:rsidR="00EB0831" w:rsidRDefault="00E04DD9" w:rsidP="00E04DD9">
      <w:pPr>
        <w:pStyle w:val="Doc-text2"/>
        <w:pBdr>
          <w:top w:val="single" w:sz="4" w:space="1" w:color="auto"/>
          <w:left w:val="single" w:sz="4" w:space="4" w:color="auto"/>
          <w:bottom w:val="single" w:sz="4" w:space="13" w:color="auto"/>
          <w:right w:val="single" w:sz="4" w:space="4" w:color="auto"/>
        </w:pBdr>
      </w:pPr>
      <w:r w:rsidRPr="00ED2A7A">
        <w:rPr>
          <w:highlight w:val="yellow"/>
        </w:rPr>
        <w:t>FFS Whether the UE reports anything to indicate that the NSA cell was not broadcasting SIB1</w:t>
      </w:r>
      <w:r w:rsidRPr="00E04DD9">
        <w:t>.</w:t>
      </w:r>
    </w:p>
    <w:p w14:paraId="360D6028" w14:textId="77777777" w:rsidR="003055B1" w:rsidRDefault="003055B1" w:rsidP="003055B1">
      <w:pPr>
        <w:pStyle w:val="Doc-text2"/>
        <w:pBdr>
          <w:top w:val="single" w:sz="4" w:space="1" w:color="auto"/>
          <w:left w:val="single" w:sz="4" w:space="4" w:color="auto"/>
          <w:bottom w:val="single" w:sz="4" w:space="13" w:color="auto"/>
          <w:right w:val="single" w:sz="4" w:space="4" w:color="auto"/>
        </w:pBdr>
      </w:pPr>
      <w:r>
        <w:t>2:</w:t>
      </w:r>
      <w:r>
        <w:tab/>
        <w:t xml:space="preserve">Introduce a capability bit in LTE for the capability of </w:t>
      </w:r>
      <w:proofErr w:type="spellStart"/>
      <w:r>
        <w:t>reportCGI</w:t>
      </w:r>
      <w:proofErr w:type="spellEnd"/>
      <w:r>
        <w:t xml:space="preserve"> towards NR neighbours (no differentiation between SA/NSA case). </w:t>
      </w:r>
    </w:p>
    <w:p w14:paraId="3B52AAE4" w14:textId="3A2E9CF2" w:rsidR="003055B1" w:rsidRPr="00E04DD9" w:rsidRDefault="003055B1" w:rsidP="003055B1">
      <w:pPr>
        <w:pStyle w:val="Doc-text2"/>
        <w:pBdr>
          <w:top w:val="single" w:sz="4" w:space="1" w:color="auto"/>
          <w:left w:val="single" w:sz="4" w:space="4" w:color="auto"/>
          <w:bottom w:val="single" w:sz="4" w:space="13" w:color="auto"/>
          <w:right w:val="single" w:sz="4" w:space="4" w:color="auto"/>
        </w:pBdr>
      </w:pPr>
      <w:r w:rsidRPr="003055B1">
        <w:rPr>
          <w:highlight w:val="yellow"/>
        </w:rPr>
        <w:t>FFS on differentiation between FR1 and FR2.</w:t>
      </w:r>
    </w:p>
    <w:p w14:paraId="2294A311" w14:textId="77777777" w:rsidR="003055B1" w:rsidRDefault="003055B1" w:rsidP="00D95B81">
      <w:pPr>
        <w:pStyle w:val="BodyText"/>
      </w:pPr>
    </w:p>
    <w:p w14:paraId="7E094724" w14:textId="18A50760" w:rsidR="00D95B81" w:rsidRDefault="00EB0831" w:rsidP="00D95B81">
      <w:pPr>
        <w:pStyle w:val="BodyText"/>
      </w:pPr>
      <w:r>
        <w:t>In our view</w:t>
      </w:r>
      <w:r w:rsidR="00ED2A7A">
        <w:t xml:space="preserve">, no further action from the UE is required in case it does not </w:t>
      </w:r>
      <w:r w:rsidR="00CE1765">
        <w:t>find the CGI of the NR cell as this</w:t>
      </w:r>
      <w:r w:rsidR="00057223">
        <w:t xml:space="preserve"> can be inferred</w:t>
      </w:r>
      <w:r w:rsidR="00C01C3D">
        <w:t xml:space="preserve"> </w:t>
      </w:r>
      <w:r w:rsidR="00CD2F79">
        <w:t>by the lack of UE report</w:t>
      </w:r>
      <w:r w:rsidR="00EB4FE9">
        <w:t xml:space="preserve">. </w:t>
      </w:r>
      <w:r w:rsidR="00A91DB6">
        <w:t>T</w:t>
      </w:r>
      <w:bookmarkStart w:id="2" w:name="_GoBack"/>
      <w:bookmarkEnd w:id="2"/>
      <w:r w:rsidR="00EB4FE9">
        <w:t xml:space="preserve">hat is, </w:t>
      </w:r>
      <w:r w:rsidR="00822D90">
        <w:t xml:space="preserve">if </w:t>
      </w:r>
      <w:r w:rsidR="00EB4FE9">
        <w:t xml:space="preserve">the NW </w:t>
      </w:r>
      <w:r w:rsidR="00822D90">
        <w:t xml:space="preserve">does not receive the UE report after it </w:t>
      </w:r>
      <w:r w:rsidR="00EB4FE9">
        <w:t xml:space="preserve">configures the UE </w:t>
      </w:r>
      <w:r w:rsidR="006D6C93">
        <w:t>to report CGI of an unknown NR cell</w:t>
      </w:r>
      <w:r w:rsidR="00822D90">
        <w:t xml:space="preserve">, it </w:t>
      </w:r>
      <w:r w:rsidR="0069446E">
        <w:t xml:space="preserve">knows that the UE is not able to acquire the </w:t>
      </w:r>
      <w:r w:rsidR="00335302">
        <w:t>cell ID.</w:t>
      </w:r>
      <w:r w:rsidR="001A4F24">
        <w:t xml:space="preserve"> </w:t>
      </w:r>
      <w:r w:rsidR="007C11F0">
        <w:t xml:space="preserve">This inference can be rather fast as in </w:t>
      </w:r>
      <w:r w:rsidR="004C5FD8">
        <w:t xml:space="preserve">the case that </w:t>
      </w:r>
      <w:r w:rsidR="007C11F0">
        <w:t>the NR cell does not broadcast SIB1, then more UEs will end up in the same situation</w:t>
      </w:r>
      <w:r w:rsidR="00095F7A">
        <w:t>, and hence do not send any report back to the serving node</w:t>
      </w:r>
      <w:r w:rsidR="004C5FD8">
        <w:t>.</w:t>
      </w:r>
      <w:r w:rsidR="00D95B81">
        <w:t xml:space="preserve"> </w:t>
      </w:r>
    </w:p>
    <w:p w14:paraId="3CE1150F" w14:textId="3334650D" w:rsidR="00D72528" w:rsidRDefault="00670B77" w:rsidP="00D95B81">
      <w:pPr>
        <w:pStyle w:val="BodyText"/>
      </w:pPr>
      <w:r w:rsidRPr="00D95B81">
        <w:t>More</w:t>
      </w:r>
      <w:r w:rsidR="00C73182" w:rsidRPr="00D95B81">
        <w:t xml:space="preserve">over, in RAN2#101, it was also agreed to introduce </w:t>
      </w:r>
      <w:r w:rsidR="006C28AA" w:rsidRPr="00D95B81">
        <w:t xml:space="preserve">a capability bit in LTE to indicate whether the UE </w:t>
      </w:r>
      <w:proofErr w:type="gramStart"/>
      <w:r w:rsidR="006C28AA" w:rsidRPr="00D95B81">
        <w:t>is able to</w:t>
      </w:r>
      <w:proofErr w:type="gramEnd"/>
      <w:r w:rsidR="00F03A16">
        <w:rPr>
          <w:b/>
        </w:rPr>
        <w:t xml:space="preserve"> </w:t>
      </w:r>
      <w:r w:rsidR="00F03A16">
        <w:t>perform CGI reporting towards</w:t>
      </w:r>
      <w:r w:rsidR="00E42ADA">
        <w:t xml:space="preserve"> the NR cell.</w:t>
      </w:r>
      <w:r w:rsidR="00DC5E0E">
        <w:t xml:space="preserve"> </w:t>
      </w:r>
      <w:r w:rsidR="00D72528">
        <w:t xml:space="preserve">While </w:t>
      </w:r>
      <w:r w:rsidR="00466B5E">
        <w:t xml:space="preserve">we believe that such a </w:t>
      </w:r>
      <w:r w:rsidR="00463D0E">
        <w:t xml:space="preserve">CGI </w:t>
      </w:r>
      <w:r w:rsidR="00466B5E">
        <w:t>reporting should be mandated</w:t>
      </w:r>
      <w:r w:rsidR="003847D9">
        <w:t xml:space="preserve"> (regardless of SA</w:t>
      </w:r>
      <w:r w:rsidR="00FE2472">
        <w:t xml:space="preserve"> or NSA)</w:t>
      </w:r>
      <w:r w:rsidR="00463D0E">
        <w:t xml:space="preserve"> as it is needed for inter-RAT ANR, </w:t>
      </w:r>
      <w:r w:rsidR="008D7FD9">
        <w:t>we understand</w:t>
      </w:r>
      <w:r w:rsidR="00D3470E">
        <w:t xml:space="preserve"> that</w:t>
      </w:r>
      <w:r w:rsidR="002634FD">
        <w:t xml:space="preserve"> </w:t>
      </w:r>
      <w:r w:rsidR="00A27D2E">
        <w:t xml:space="preserve">it is not </w:t>
      </w:r>
      <w:r w:rsidR="00D3470E">
        <w:t xml:space="preserve">possible </w:t>
      </w:r>
      <w:r w:rsidR="002634FD">
        <w:t xml:space="preserve">for the time being due to lack of time </w:t>
      </w:r>
      <w:r w:rsidR="00AA064C">
        <w:t>for the completion of</w:t>
      </w:r>
      <w:r w:rsidR="003847D9">
        <w:t xml:space="preserve"> the specs.</w:t>
      </w:r>
      <w:r w:rsidR="00FE2472">
        <w:t xml:space="preserve"> However, we do not foresee any use case for making this frequency specific</w:t>
      </w:r>
      <w:r w:rsidR="00904ADD">
        <w:t xml:space="preserve">. Hence, we propose to not differentiate between </w:t>
      </w:r>
      <w:r w:rsidR="00356142">
        <w:t>FR1 and FR2 on the</w:t>
      </w:r>
      <w:r w:rsidR="00820808">
        <w:t xml:space="preserve"> LTE </w:t>
      </w:r>
      <w:proofErr w:type="spellStart"/>
      <w:r w:rsidR="00820808">
        <w:t>reportCGI</w:t>
      </w:r>
      <w:proofErr w:type="spellEnd"/>
      <w:r w:rsidR="00820808">
        <w:t xml:space="preserve"> capability bit:</w:t>
      </w:r>
    </w:p>
    <w:p w14:paraId="0C118B8A" w14:textId="562CD7E7" w:rsidR="00820808" w:rsidRPr="00704873" w:rsidRDefault="00DC38F9" w:rsidP="00820808">
      <w:pPr>
        <w:pStyle w:val="Proposal"/>
      </w:pPr>
      <w:r>
        <w:lastRenderedPageBreak/>
        <w:t xml:space="preserve">There is no need to differentiate between FR1 and FR2 </w:t>
      </w:r>
      <w:r w:rsidR="00F667CB">
        <w:t xml:space="preserve">on the LTE </w:t>
      </w:r>
      <w:proofErr w:type="spellStart"/>
      <w:r w:rsidR="00F667CB">
        <w:t>reportCGI</w:t>
      </w:r>
      <w:proofErr w:type="spellEnd"/>
      <w:r w:rsidR="00F667CB">
        <w:t xml:space="preserve"> capability bit</w:t>
      </w:r>
      <w:r w:rsidR="00820808">
        <w:rPr>
          <w:lang w:val="en-US"/>
        </w:rPr>
        <w:t>.</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39042B">
      <w:pPr>
        <w:pStyle w:val="BodyText"/>
        <w:numPr>
          <w:ilvl w:val="0"/>
          <w:numId w:val="40"/>
        </w:numPr>
        <w:ind w:left="1701" w:hanging="1701"/>
        <w:rPr>
          <w:b/>
        </w:rPr>
      </w:pPr>
      <w:r w:rsidRPr="00A87C47">
        <w:rPr>
          <w:b/>
        </w:rPr>
        <w:t xml:space="preserve">In LTE, the UE reports to the serving </w:t>
      </w:r>
      <w:proofErr w:type="spellStart"/>
      <w:r w:rsidRPr="00A87C47">
        <w:rPr>
          <w:b/>
        </w:rPr>
        <w:t>eNB</w:t>
      </w:r>
      <w:proofErr w:type="spellEnd"/>
      <w:r w:rsidRPr="00A87C47">
        <w:rPr>
          <w:b/>
        </w:rPr>
        <w:t xml:space="preserve"> measurement reports associated to local</w:t>
      </w:r>
      <w:r>
        <w:rPr>
          <w:b/>
        </w:rPr>
        <w:t>ly</w:t>
      </w:r>
      <w:r w:rsidRPr="00A87C47">
        <w:rPr>
          <w:b/>
        </w:rPr>
        <w:t xml:space="preserve"> unique identifiers (e.g. PCIs).</w:t>
      </w:r>
    </w:p>
    <w:p w14:paraId="00CBE6F7" w14:textId="77777777" w:rsidR="00563637" w:rsidRPr="00CB27CF" w:rsidRDefault="00563637" w:rsidP="0039042B">
      <w:pPr>
        <w:pStyle w:val="BodyText"/>
        <w:numPr>
          <w:ilvl w:val="0"/>
          <w:numId w:val="40"/>
        </w:numPr>
        <w:ind w:left="1701" w:hanging="1701"/>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w:t>
      </w:r>
      <w:proofErr w:type="spellStart"/>
      <w:r>
        <w:rPr>
          <w:b/>
        </w:rPr>
        <w:t>eNB</w:t>
      </w:r>
      <w:proofErr w:type="spellEnd"/>
      <w:r>
        <w:rPr>
          <w:b/>
        </w:rPr>
        <w:t xml:space="preserve"> </w:t>
      </w:r>
      <w:proofErr w:type="gramStart"/>
      <w:r w:rsidRPr="00A87C47">
        <w:rPr>
          <w:b/>
        </w:rPr>
        <w:t>in order to</w:t>
      </w:r>
      <w:proofErr w:type="gramEnd"/>
      <w:r w:rsidRPr="00A87C47">
        <w:rPr>
          <w:b/>
        </w:rPr>
        <w:t xml:space="preserve"> send a handover preparation and/or a handover request.</w:t>
      </w:r>
    </w:p>
    <w:p w14:paraId="29683553" w14:textId="58BE141D" w:rsidR="00563637" w:rsidRDefault="00563637" w:rsidP="0039042B">
      <w:pPr>
        <w:pStyle w:val="BodyText"/>
        <w:numPr>
          <w:ilvl w:val="0"/>
          <w:numId w:val="40"/>
        </w:numPr>
        <w:ind w:left="1701" w:hanging="1701"/>
        <w:rPr>
          <w:b/>
        </w:rPr>
      </w:pPr>
      <w:r w:rsidRPr="00A87C47">
        <w:rPr>
          <w:b/>
        </w:rPr>
        <w:t xml:space="preserve">In LTE, </w:t>
      </w:r>
      <w:r>
        <w:rPr>
          <w:b/>
        </w:rPr>
        <w:t xml:space="preserve">a serving </w:t>
      </w:r>
      <w:proofErr w:type="spellStart"/>
      <w:r>
        <w:rPr>
          <w:b/>
        </w:rPr>
        <w:t>eNB</w:t>
      </w:r>
      <w:proofErr w:type="spellEnd"/>
      <w:r>
        <w:rPr>
          <w:b/>
        </w:rPr>
        <w:t xml:space="preserve"> can request the </w:t>
      </w:r>
      <w:r w:rsidRPr="00A87C47">
        <w:rPr>
          <w:b/>
        </w:rPr>
        <w:t xml:space="preserve">UE </w:t>
      </w:r>
      <w:r>
        <w:rPr>
          <w:b/>
        </w:rPr>
        <w:t>to acquire a global identifier (e.g. ECGI)</w:t>
      </w:r>
      <w:r w:rsidR="008248BD">
        <w:rPr>
          <w:b/>
        </w:rPr>
        <w:t>, TAC, and all available PLMN ID(s)</w:t>
      </w:r>
      <w:r>
        <w:rPr>
          <w:b/>
        </w:rPr>
        <w:t xml:space="preserve"> associated to a previously reported local identifier (PCI).</w:t>
      </w:r>
    </w:p>
    <w:p w14:paraId="175B8BBF" w14:textId="2ECC883E" w:rsidR="00563637" w:rsidRPr="00C47863" w:rsidRDefault="00563637" w:rsidP="0039042B">
      <w:pPr>
        <w:pStyle w:val="BodyText"/>
        <w:numPr>
          <w:ilvl w:val="0"/>
          <w:numId w:val="40"/>
        </w:numPr>
        <w:ind w:left="1701" w:hanging="1701"/>
        <w:rPr>
          <w:b/>
        </w:rPr>
      </w:pPr>
      <w:r>
        <w:rPr>
          <w:b/>
        </w:rPr>
        <w:t>In LTE, a globally unique identifier (ECGI) is broadcasted in SIB1 and can be associated to a locally unique identifier (PCI).</w:t>
      </w:r>
    </w:p>
    <w:p w14:paraId="2E0CE4AC" w14:textId="13DBF07D" w:rsidR="00563637" w:rsidRPr="00D3176C" w:rsidRDefault="00563637" w:rsidP="0039042B">
      <w:pPr>
        <w:pStyle w:val="BodyText"/>
        <w:numPr>
          <w:ilvl w:val="0"/>
          <w:numId w:val="40"/>
        </w:numPr>
        <w:ind w:left="1701" w:hanging="1701"/>
        <w:rPr>
          <w:b/>
        </w:rPr>
      </w:pPr>
      <w:r>
        <w:rPr>
          <w:b/>
        </w:rPr>
        <w:t>In LTE, a globally unique identifier (ECGI) is broadcasted with a larger periodicity than the locally unique identifier (PCI).</w:t>
      </w:r>
    </w:p>
    <w:p w14:paraId="04B6C4A8" w14:textId="77777777" w:rsidR="00563637" w:rsidRPr="003065F6" w:rsidRDefault="00563637" w:rsidP="0039042B">
      <w:pPr>
        <w:pStyle w:val="BodyText"/>
        <w:numPr>
          <w:ilvl w:val="0"/>
          <w:numId w:val="40"/>
        </w:numPr>
        <w:ind w:left="1701" w:hanging="1701"/>
        <w:rPr>
          <w:b/>
        </w:rPr>
      </w:pPr>
      <w:r>
        <w:rPr>
          <w:b/>
        </w:rPr>
        <w:t>The RRM measurements on IDLE RSs are expected to be reported as per the measured PCI values by the UE</w:t>
      </w:r>
      <w:r w:rsidRPr="00A87C47">
        <w:rPr>
          <w:b/>
        </w:rPr>
        <w:t>.</w:t>
      </w:r>
    </w:p>
    <w:p w14:paraId="3E6329DA" w14:textId="77777777" w:rsidR="00563637" w:rsidRDefault="00563637" w:rsidP="0039042B">
      <w:pPr>
        <w:pStyle w:val="BodyText"/>
        <w:numPr>
          <w:ilvl w:val="0"/>
          <w:numId w:val="40"/>
        </w:numPr>
        <w:ind w:left="1701" w:hanging="1701"/>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25285330" w:rsidR="004158C2" w:rsidRDefault="004158C2" w:rsidP="004158C2">
      <w:pPr>
        <w:pStyle w:val="BodyText"/>
      </w:pPr>
      <w:r>
        <w:t>Based on these observations, we have proposed the following:</w:t>
      </w:r>
    </w:p>
    <w:p w14:paraId="510B833D" w14:textId="77777777" w:rsidR="003055B1" w:rsidRDefault="00A15DFC" w:rsidP="00F40DBB">
      <w:pPr>
        <w:pStyle w:val="Proposal"/>
        <w:numPr>
          <w:ilvl w:val="0"/>
          <w:numId w:val="44"/>
        </w:numPr>
        <w:ind w:left="1710" w:hanging="1710"/>
      </w:pPr>
      <w:r w:rsidRPr="00673A0C">
        <w:t xml:space="preserve">To support ANR across NR cells, as in LTE, NG-RAN can configure the UE to read and report NR </w:t>
      </w:r>
      <w:proofErr w:type="spellStart"/>
      <w:r w:rsidRPr="00673A0C">
        <w:t>neighboring</w:t>
      </w:r>
      <w:proofErr w:type="spellEnd"/>
      <w:r w:rsidRPr="00673A0C">
        <w:t xml:space="preserve"> cell’s Global identifier(s) (GID), TAC(s) and all available PLMN ID(s) to aid </w:t>
      </w:r>
      <w:proofErr w:type="spellStart"/>
      <w:r w:rsidRPr="00673A0C">
        <w:t>neighbor</w:t>
      </w:r>
      <w:proofErr w:type="spellEnd"/>
      <w:r w:rsidRPr="00673A0C">
        <w:t xml:space="preserve"> relation establishment procedure. FFS structure of GID is same as the structure of ECGI in LTE.</w:t>
      </w:r>
    </w:p>
    <w:p w14:paraId="12CB3AA2" w14:textId="15B80E5B" w:rsidR="00673A0C" w:rsidRDefault="00A15DFC" w:rsidP="00F40DBB">
      <w:pPr>
        <w:pStyle w:val="Proposal"/>
        <w:numPr>
          <w:ilvl w:val="0"/>
          <w:numId w:val="44"/>
        </w:numPr>
        <w:ind w:left="1710" w:hanging="1710"/>
      </w:pPr>
      <w:r w:rsidRPr="00673A0C">
        <w:t xml:space="preserve">To support LTE IRAT ANR procedure for NR cells, including EN-DC, E-UTRAN can configure the UE to read and report </w:t>
      </w:r>
      <w:proofErr w:type="spellStart"/>
      <w:r w:rsidRPr="00673A0C">
        <w:t>neighboring</w:t>
      </w:r>
      <w:proofErr w:type="spellEnd"/>
      <w:r w:rsidRPr="00673A0C">
        <w:t xml:space="preserve"> NR cell’s Global identifier(s) (GID), TAC(s) and all available PLMN ID(s) to aid </w:t>
      </w:r>
      <w:proofErr w:type="spellStart"/>
      <w:r w:rsidRPr="00673A0C">
        <w:t>neighbor</w:t>
      </w:r>
      <w:proofErr w:type="spellEnd"/>
      <w:r w:rsidRPr="00673A0C">
        <w:t xml:space="preserve"> relation establishment.</w:t>
      </w:r>
    </w:p>
    <w:p w14:paraId="3EE4C787" w14:textId="77777777" w:rsidR="00673A0C" w:rsidRDefault="00A15DFC" w:rsidP="005C1705">
      <w:pPr>
        <w:pStyle w:val="Proposal"/>
        <w:ind w:left="1710" w:hanging="1710"/>
      </w:pPr>
      <w:r w:rsidRPr="00673A0C">
        <w:t>E-UTRAN measurement configuration (defined in 36.331) should be used to support CGI reporting.</w:t>
      </w:r>
    </w:p>
    <w:p w14:paraId="49E198B7" w14:textId="77777777" w:rsidR="00673A0C" w:rsidRDefault="00A15DFC" w:rsidP="00A816B0">
      <w:pPr>
        <w:pStyle w:val="Proposal"/>
        <w:ind w:left="1710" w:hanging="1710"/>
      </w:pPr>
      <w:r w:rsidRPr="00673A0C">
        <w:t>NG-RAN measurement configuration (defined in 38.331) should be used to support CGI reporting.</w:t>
      </w:r>
    </w:p>
    <w:p w14:paraId="7DE8464C" w14:textId="2D12EB82" w:rsidR="001B18F0" w:rsidRPr="00704873" w:rsidRDefault="001B18F0" w:rsidP="00A816B0">
      <w:pPr>
        <w:pStyle w:val="Proposal"/>
        <w:ind w:left="1710" w:hanging="1710"/>
      </w:pPr>
      <w:r w:rsidRPr="00673A0C">
        <w:t xml:space="preserve">There is no need to differentiate between FR1 and FR2 on the LTE </w:t>
      </w:r>
      <w:proofErr w:type="spellStart"/>
      <w:r w:rsidRPr="00673A0C">
        <w:t>reportCGI</w:t>
      </w:r>
      <w:proofErr w:type="spellEnd"/>
      <w:r w:rsidRPr="00673A0C">
        <w:t xml:space="preserve"> capability bit</w:t>
      </w:r>
      <w:r w:rsidRPr="00673A0C">
        <w:rPr>
          <w:lang w:val="en-US"/>
        </w:rPr>
        <w:t>.</w:t>
      </w:r>
    </w:p>
    <w:p w14:paraId="703B3B85" w14:textId="77777777" w:rsidR="001B18F0" w:rsidRPr="00A15DFC" w:rsidRDefault="001B18F0" w:rsidP="00311F3F">
      <w:pPr>
        <w:pStyle w:val="BodyText"/>
        <w:ind w:left="1710" w:hanging="1710"/>
        <w:rPr>
          <w:b/>
        </w:rPr>
      </w:pPr>
    </w:p>
    <w:p w14:paraId="4F3D1ECA" w14:textId="77777777" w:rsidR="00F507D1" w:rsidRPr="00CE0424" w:rsidRDefault="00F507D1" w:rsidP="00CE0424">
      <w:pPr>
        <w:pStyle w:val="Heading1"/>
      </w:pPr>
      <w:bookmarkStart w:id="3" w:name="_In-sequence_SDU_delivery"/>
      <w:bookmarkEnd w:id="3"/>
      <w:r w:rsidRPr="00CE0424">
        <w:t>References</w:t>
      </w:r>
    </w:p>
    <w:p w14:paraId="6DD41269" w14:textId="718889D7" w:rsidR="009E37F1" w:rsidRPr="009E37F1" w:rsidRDefault="009E37F1" w:rsidP="009E37F1">
      <w:pPr>
        <w:pStyle w:val="Reference"/>
        <w:spacing w:line="276" w:lineRule="auto"/>
        <w:rPr>
          <w:rFonts w:cs="Arial"/>
        </w:rPr>
      </w:pPr>
      <w:bookmarkStart w:id="4" w:name="_Ref456255044"/>
      <w:bookmarkStart w:id="5" w:name="_Ref456254943"/>
      <w:bookmarkStart w:id="6" w:name="_Ref456256904"/>
      <w:bookmarkStart w:id="7" w:name="_Ref455126129"/>
      <w:bookmarkStart w:id="8" w:name="_Ref174151459"/>
      <w:bookmarkStart w:id="9" w:name="_Ref189809556"/>
      <w:bookmarkStart w:id="10" w:name="_Ref458687908"/>
      <w:r w:rsidRPr="00313D3B">
        <w:rPr>
          <w:rFonts w:cs="Arial"/>
        </w:rPr>
        <w:t xml:space="preserve">A. </w:t>
      </w:r>
      <w:proofErr w:type="spellStart"/>
      <w:r w:rsidRPr="00313D3B">
        <w:rPr>
          <w:rFonts w:cs="Arial"/>
        </w:rPr>
        <w:t>Dahlén</w:t>
      </w:r>
      <w:proofErr w:type="spellEnd"/>
      <w:r w:rsidRPr="00313D3B">
        <w:rPr>
          <w:rFonts w:cs="Arial"/>
        </w:rPr>
        <w:t xml:space="preserve">, A. Johansson, F. Gunnarsson, J. Moe, T. Rimhagen, H. </w:t>
      </w:r>
      <w:proofErr w:type="spellStart"/>
      <w:r w:rsidRPr="00313D3B">
        <w:rPr>
          <w:rFonts w:cs="Arial"/>
        </w:rPr>
        <w:t>Kallin</w:t>
      </w:r>
      <w:proofErr w:type="spellEnd"/>
      <w:proofErr w:type="gramStart"/>
      <w:r w:rsidRPr="00313D3B">
        <w:rPr>
          <w:rFonts w:cs="Arial"/>
        </w:rPr>
        <w:t>,</w:t>
      </w:r>
      <w:r w:rsidR="00EE3AE4">
        <w:rPr>
          <w:rFonts w:cs="Arial"/>
        </w:rPr>
        <w:t xml:space="preserve"> </w:t>
      </w:r>
      <w:r w:rsidRPr="00313D3B">
        <w:rPr>
          <w:rFonts w:cs="Arial"/>
        </w:rPr>
        <w:t>”Evaluations</w:t>
      </w:r>
      <w:proofErr w:type="gramEnd"/>
      <w:r w:rsidRPr="00313D3B">
        <w:rPr>
          <w:rFonts w:cs="Arial"/>
        </w:rPr>
        <w:t xml:space="preserve"> of LTE Automatic </w:t>
      </w:r>
      <w:proofErr w:type="spellStart"/>
      <w:r w:rsidRPr="00313D3B">
        <w:rPr>
          <w:rFonts w:cs="Arial"/>
        </w:rPr>
        <w:t>Neighbor</w:t>
      </w:r>
      <w:proofErr w:type="spellEnd"/>
      <w:r w:rsidRPr="00313D3B">
        <w:rPr>
          <w:rFonts w:cs="Arial"/>
        </w:rPr>
        <w:t xml:space="preserve"> Relations”, in Proc. IWSON at VTC Spring, Budapest, Hungary, 2011.</w:t>
      </w:r>
      <w:bookmarkEnd w:id="4"/>
    </w:p>
    <w:p w14:paraId="77132D2E" w14:textId="4684C05A" w:rsidR="00081D62" w:rsidRPr="00313D3B" w:rsidRDefault="00081D62" w:rsidP="00081D62">
      <w:pPr>
        <w:pStyle w:val="Reference"/>
        <w:rPr>
          <w:rFonts w:cs="Arial"/>
        </w:rPr>
      </w:pPr>
      <w:bookmarkStart w:id="11" w:name="_Ref503340062"/>
      <w:r w:rsidRPr="00313D3B">
        <w:t>3GPP TS 36.300</w:t>
      </w:r>
      <w:r>
        <w:t xml:space="preserve"> V13.4.0 (2016-06), “Evolved Universal Terrestrial Radio Access (E-UTRA) and Evolved Universal Terrestrial Radio Access Network (E-UTRAN); Overall description”</w:t>
      </w:r>
      <w:bookmarkEnd w:id="5"/>
      <w:bookmarkEnd w:id="6"/>
      <w:bookmarkEnd w:id="7"/>
      <w:bookmarkEnd w:id="8"/>
      <w:bookmarkEnd w:id="9"/>
      <w:bookmarkEnd w:id="10"/>
      <w:bookmarkEnd w:id="11"/>
    </w:p>
    <w:sectPr w:rsidR="00081D62" w:rsidRPr="00313D3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A2487" w14:textId="77777777" w:rsidR="00013B6A" w:rsidRDefault="00013B6A">
      <w:r>
        <w:separator/>
      </w:r>
    </w:p>
  </w:endnote>
  <w:endnote w:type="continuationSeparator" w:id="0">
    <w:p w14:paraId="27796D93" w14:textId="77777777" w:rsidR="00013B6A" w:rsidRDefault="00013B6A">
      <w:r>
        <w:continuationSeparator/>
      </w:r>
    </w:p>
  </w:endnote>
  <w:endnote w:type="continuationNotice" w:id="1">
    <w:p w14:paraId="69D8688D" w14:textId="77777777" w:rsidR="009E0581" w:rsidRDefault="009E0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E5EE231"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1DB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1DB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D0272" w14:textId="77777777" w:rsidR="00013B6A" w:rsidRDefault="00013B6A">
      <w:r>
        <w:separator/>
      </w:r>
    </w:p>
  </w:footnote>
  <w:footnote w:type="continuationSeparator" w:id="0">
    <w:p w14:paraId="67096863" w14:textId="77777777" w:rsidR="00013B6A" w:rsidRDefault="00013B6A">
      <w:r>
        <w:continuationSeparator/>
      </w:r>
    </w:p>
  </w:footnote>
  <w:footnote w:type="continuationNotice" w:id="1">
    <w:p w14:paraId="7DF6257E" w14:textId="77777777" w:rsidR="009E0581" w:rsidRDefault="009E0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A706450C"/>
    <w:lvl w:ilvl="0" w:tplc="6B56462A">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6"/>
  </w:num>
  <w:num w:numId="17">
    <w:abstractNumId w:val="28"/>
  </w:num>
  <w:num w:numId="18">
    <w:abstractNumId w:val="13"/>
  </w:num>
  <w:num w:numId="19">
    <w:abstractNumId w:val="18"/>
  </w:num>
  <w:num w:numId="20">
    <w:abstractNumId w:val="33"/>
  </w:num>
  <w:num w:numId="21">
    <w:abstractNumId w:val="5"/>
  </w:num>
  <w:num w:numId="22">
    <w:abstractNumId w:val="37"/>
  </w:num>
  <w:num w:numId="23">
    <w:abstractNumId w:val="35"/>
  </w:num>
  <w:num w:numId="24">
    <w:abstractNumId w:val="11"/>
  </w:num>
  <w:num w:numId="25">
    <w:abstractNumId w:val="34"/>
  </w:num>
  <w:num w:numId="26">
    <w:abstractNumId w:val="18"/>
    <w:lvlOverride w:ilvl="0">
      <w:startOverride w:val="1"/>
    </w:lvlOverride>
  </w:num>
  <w:num w:numId="27">
    <w:abstractNumId w:val="31"/>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2"/>
  </w:num>
  <w:num w:numId="41">
    <w:abstractNumId w:val="18"/>
    <w:lvlOverride w:ilvl="0">
      <w:startOverride w:val="1"/>
    </w:lvlOverride>
  </w:num>
  <w:num w:numId="42">
    <w:abstractNumId w:val="8"/>
  </w:num>
  <w:num w:numId="43">
    <w:abstractNumId w:val="18"/>
    <w:lvlOverride w:ilvl="0">
      <w:startOverride w:val="5"/>
    </w:lvlOverride>
  </w:num>
  <w:num w:numId="4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34CF"/>
    <w:rsid w:val="00006446"/>
    <w:rsid w:val="00006896"/>
    <w:rsid w:val="00006B58"/>
    <w:rsid w:val="000072B5"/>
    <w:rsid w:val="00007CDC"/>
    <w:rsid w:val="00010397"/>
    <w:rsid w:val="00010E3F"/>
    <w:rsid w:val="00011B28"/>
    <w:rsid w:val="00013B6A"/>
    <w:rsid w:val="00014780"/>
    <w:rsid w:val="00015D15"/>
    <w:rsid w:val="00020E09"/>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080"/>
    <w:rsid w:val="000534E3"/>
    <w:rsid w:val="0005606A"/>
    <w:rsid w:val="00057117"/>
    <w:rsid w:val="00057223"/>
    <w:rsid w:val="000616E7"/>
    <w:rsid w:val="0006487E"/>
    <w:rsid w:val="00065E1A"/>
    <w:rsid w:val="00072023"/>
    <w:rsid w:val="00077E5F"/>
    <w:rsid w:val="0008036A"/>
    <w:rsid w:val="00081AE6"/>
    <w:rsid w:val="00081D62"/>
    <w:rsid w:val="00083356"/>
    <w:rsid w:val="000855EB"/>
    <w:rsid w:val="00085B52"/>
    <w:rsid w:val="00085CCC"/>
    <w:rsid w:val="000866F2"/>
    <w:rsid w:val="0009009F"/>
    <w:rsid w:val="00091557"/>
    <w:rsid w:val="000924C1"/>
    <w:rsid w:val="000924F0"/>
    <w:rsid w:val="00092A72"/>
    <w:rsid w:val="00093474"/>
    <w:rsid w:val="0009510F"/>
    <w:rsid w:val="00095F7A"/>
    <w:rsid w:val="000A0CA2"/>
    <w:rsid w:val="000A1B7B"/>
    <w:rsid w:val="000A4A49"/>
    <w:rsid w:val="000A56F2"/>
    <w:rsid w:val="000A6350"/>
    <w:rsid w:val="000B010B"/>
    <w:rsid w:val="000B0E52"/>
    <w:rsid w:val="000B2719"/>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B0D"/>
    <w:rsid w:val="00113CF4"/>
    <w:rsid w:val="001153EA"/>
    <w:rsid w:val="00115643"/>
    <w:rsid w:val="00116765"/>
    <w:rsid w:val="00120CD4"/>
    <w:rsid w:val="001219F5"/>
    <w:rsid w:val="00121A20"/>
    <w:rsid w:val="00122F2E"/>
    <w:rsid w:val="0012377F"/>
    <w:rsid w:val="00123B70"/>
    <w:rsid w:val="00124314"/>
    <w:rsid w:val="00126B4A"/>
    <w:rsid w:val="00132FD0"/>
    <w:rsid w:val="001344C0"/>
    <w:rsid w:val="001346FA"/>
    <w:rsid w:val="00135252"/>
    <w:rsid w:val="00137AB5"/>
    <w:rsid w:val="00137F0B"/>
    <w:rsid w:val="00143AA5"/>
    <w:rsid w:val="00145D46"/>
    <w:rsid w:val="0014650D"/>
    <w:rsid w:val="00146F27"/>
    <w:rsid w:val="00151E23"/>
    <w:rsid w:val="001526E0"/>
    <w:rsid w:val="001551B5"/>
    <w:rsid w:val="001643A8"/>
    <w:rsid w:val="001659C1"/>
    <w:rsid w:val="00173995"/>
    <w:rsid w:val="00173A8E"/>
    <w:rsid w:val="00177795"/>
    <w:rsid w:val="0018143F"/>
    <w:rsid w:val="00183C70"/>
    <w:rsid w:val="00183EE0"/>
    <w:rsid w:val="00185DCF"/>
    <w:rsid w:val="00190AC1"/>
    <w:rsid w:val="0019242C"/>
    <w:rsid w:val="0019341A"/>
    <w:rsid w:val="00195684"/>
    <w:rsid w:val="001959B4"/>
    <w:rsid w:val="00196B5E"/>
    <w:rsid w:val="00197DF9"/>
    <w:rsid w:val="001A1987"/>
    <w:rsid w:val="001A2564"/>
    <w:rsid w:val="001A2D48"/>
    <w:rsid w:val="001A3C99"/>
    <w:rsid w:val="001A4F24"/>
    <w:rsid w:val="001A5E7F"/>
    <w:rsid w:val="001A6173"/>
    <w:rsid w:val="001A6CBA"/>
    <w:rsid w:val="001B0D97"/>
    <w:rsid w:val="001B148F"/>
    <w:rsid w:val="001B18F0"/>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216F"/>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38F"/>
    <w:rsid w:val="00242F1F"/>
    <w:rsid w:val="002435B3"/>
    <w:rsid w:val="002458EB"/>
    <w:rsid w:val="002500C8"/>
    <w:rsid w:val="00250DAA"/>
    <w:rsid w:val="00256DAD"/>
    <w:rsid w:val="00257543"/>
    <w:rsid w:val="00257C9E"/>
    <w:rsid w:val="002617E7"/>
    <w:rsid w:val="00261FC8"/>
    <w:rsid w:val="002634FD"/>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082"/>
    <w:rsid w:val="003021D5"/>
    <w:rsid w:val="0030256B"/>
    <w:rsid w:val="00303BD7"/>
    <w:rsid w:val="0030435A"/>
    <w:rsid w:val="0030501F"/>
    <w:rsid w:val="003055B1"/>
    <w:rsid w:val="003065F6"/>
    <w:rsid w:val="00307BA1"/>
    <w:rsid w:val="003114F4"/>
    <w:rsid w:val="00311702"/>
    <w:rsid w:val="00311E82"/>
    <w:rsid w:val="00311F3F"/>
    <w:rsid w:val="00312FF4"/>
    <w:rsid w:val="00313FD6"/>
    <w:rsid w:val="003143BD"/>
    <w:rsid w:val="003203ED"/>
    <w:rsid w:val="003210B4"/>
    <w:rsid w:val="00321307"/>
    <w:rsid w:val="00322C9F"/>
    <w:rsid w:val="00324D23"/>
    <w:rsid w:val="00330666"/>
    <w:rsid w:val="00331751"/>
    <w:rsid w:val="00334579"/>
    <w:rsid w:val="00334AF2"/>
    <w:rsid w:val="00335302"/>
    <w:rsid w:val="00335858"/>
    <w:rsid w:val="00336BDA"/>
    <w:rsid w:val="00336DAC"/>
    <w:rsid w:val="00342BD7"/>
    <w:rsid w:val="00343A07"/>
    <w:rsid w:val="0034475E"/>
    <w:rsid w:val="00346DB5"/>
    <w:rsid w:val="00347296"/>
    <w:rsid w:val="003477B1"/>
    <w:rsid w:val="00350DD4"/>
    <w:rsid w:val="0035482C"/>
    <w:rsid w:val="00356142"/>
    <w:rsid w:val="00357380"/>
    <w:rsid w:val="003602D9"/>
    <w:rsid w:val="003604CE"/>
    <w:rsid w:val="0036137D"/>
    <w:rsid w:val="00367F1E"/>
    <w:rsid w:val="00370E47"/>
    <w:rsid w:val="00373180"/>
    <w:rsid w:val="003742AC"/>
    <w:rsid w:val="00377CE1"/>
    <w:rsid w:val="003806FB"/>
    <w:rsid w:val="003847D9"/>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897"/>
    <w:rsid w:val="00421105"/>
    <w:rsid w:val="004242F4"/>
    <w:rsid w:val="00427248"/>
    <w:rsid w:val="0043552C"/>
    <w:rsid w:val="00437447"/>
    <w:rsid w:val="00441A92"/>
    <w:rsid w:val="00444F56"/>
    <w:rsid w:val="00446488"/>
    <w:rsid w:val="00450478"/>
    <w:rsid w:val="004517AA"/>
    <w:rsid w:val="00452041"/>
    <w:rsid w:val="00452CAC"/>
    <w:rsid w:val="00455AD1"/>
    <w:rsid w:val="00457565"/>
    <w:rsid w:val="00457B71"/>
    <w:rsid w:val="004603F5"/>
    <w:rsid w:val="00463D0E"/>
    <w:rsid w:val="00465F3A"/>
    <w:rsid w:val="004669E2"/>
    <w:rsid w:val="00466B5E"/>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C5FD8"/>
    <w:rsid w:val="004D36B1"/>
    <w:rsid w:val="004D6406"/>
    <w:rsid w:val="004D7EBD"/>
    <w:rsid w:val="004E2680"/>
    <w:rsid w:val="004E28F9"/>
    <w:rsid w:val="004E462E"/>
    <w:rsid w:val="004E56DC"/>
    <w:rsid w:val="004E76F4"/>
    <w:rsid w:val="004F0B4E"/>
    <w:rsid w:val="004F0B6C"/>
    <w:rsid w:val="004F2078"/>
    <w:rsid w:val="004F4DA3"/>
    <w:rsid w:val="004F62A7"/>
    <w:rsid w:val="00502281"/>
    <w:rsid w:val="005032AF"/>
    <w:rsid w:val="00506557"/>
    <w:rsid w:val="0050677A"/>
    <w:rsid w:val="005108D8"/>
    <w:rsid w:val="005116F9"/>
    <w:rsid w:val="00514F48"/>
    <w:rsid w:val="005153A7"/>
    <w:rsid w:val="00517DC6"/>
    <w:rsid w:val="005205AF"/>
    <w:rsid w:val="005219CF"/>
    <w:rsid w:val="00523E13"/>
    <w:rsid w:val="00523EA0"/>
    <w:rsid w:val="0052428F"/>
    <w:rsid w:val="00524688"/>
    <w:rsid w:val="00534B59"/>
    <w:rsid w:val="00536556"/>
    <w:rsid w:val="00536759"/>
    <w:rsid w:val="00536B1A"/>
    <w:rsid w:val="00537C62"/>
    <w:rsid w:val="00546970"/>
    <w:rsid w:val="00547AAB"/>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779B"/>
    <w:rsid w:val="005A209A"/>
    <w:rsid w:val="005A2C57"/>
    <w:rsid w:val="005A561A"/>
    <w:rsid w:val="005A662D"/>
    <w:rsid w:val="005A77B9"/>
    <w:rsid w:val="005B35D7"/>
    <w:rsid w:val="005B392A"/>
    <w:rsid w:val="005B3AA3"/>
    <w:rsid w:val="005B6F83"/>
    <w:rsid w:val="005C1BA7"/>
    <w:rsid w:val="005C74FB"/>
    <w:rsid w:val="005D0DA0"/>
    <w:rsid w:val="005D1602"/>
    <w:rsid w:val="005D5B80"/>
    <w:rsid w:val="005E2BAF"/>
    <w:rsid w:val="005E385F"/>
    <w:rsid w:val="005E3B53"/>
    <w:rsid w:val="005E5B81"/>
    <w:rsid w:val="005E6827"/>
    <w:rsid w:val="005F2CB1"/>
    <w:rsid w:val="005F3025"/>
    <w:rsid w:val="005F34FB"/>
    <w:rsid w:val="005F618C"/>
    <w:rsid w:val="005F70BD"/>
    <w:rsid w:val="00601AF0"/>
    <w:rsid w:val="0060283C"/>
    <w:rsid w:val="0060316E"/>
    <w:rsid w:val="00604D02"/>
    <w:rsid w:val="00604F14"/>
    <w:rsid w:val="00605F62"/>
    <w:rsid w:val="00611B83"/>
    <w:rsid w:val="00613257"/>
    <w:rsid w:val="00615D19"/>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1DBE"/>
    <w:rsid w:val="0064208D"/>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77"/>
    <w:rsid w:val="00670BE1"/>
    <w:rsid w:val="0067218F"/>
    <w:rsid w:val="00673A0C"/>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2D32"/>
    <w:rsid w:val="006938BB"/>
    <w:rsid w:val="0069446E"/>
    <w:rsid w:val="006952D7"/>
    <w:rsid w:val="00695FC2"/>
    <w:rsid w:val="00696949"/>
    <w:rsid w:val="00697052"/>
    <w:rsid w:val="006A1E71"/>
    <w:rsid w:val="006A46FB"/>
    <w:rsid w:val="006A5E28"/>
    <w:rsid w:val="006A697B"/>
    <w:rsid w:val="006A7AFF"/>
    <w:rsid w:val="006B1816"/>
    <w:rsid w:val="006B2099"/>
    <w:rsid w:val="006B39F6"/>
    <w:rsid w:val="006B50CF"/>
    <w:rsid w:val="006C03B8"/>
    <w:rsid w:val="006C28AA"/>
    <w:rsid w:val="006C5EC9"/>
    <w:rsid w:val="006C6059"/>
    <w:rsid w:val="006C7391"/>
    <w:rsid w:val="006C7522"/>
    <w:rsid w:val="006D4F19"/>
    <w:rsid w:val="006D6C93"/>
    <w:rsid w:val="006D6F08"/>
    <w:rsid w:val="006E062C"/>
    <w:rsid w:val="006E28B7"/>
    <w:rsid w:val="006E3310"/>
    <w:rsid w:val="006E4E39"/>
    <w:rsid w:val="006E565E"/>
    <w:rsid w:val="006E673D"/>
    <w:rsid w:val="006E7D3B"/>
    <w:rsid w:val="006F1B70"/>
    <w:rsid w:val="006F341D"/>
    <w:rsid w:val="006F3CDE"/>
    <w:rsid w:val="006F58D4"/>
    <w:rsid w:val="006F6E88"/>
    <w:rsid w:val="007032B8"/>
    <w:rsid w:val="0070346E"/>
    <w:rsid w:val="00704873"/>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07BB"/>
    <w:rsid w:val="00765281"/>
    <w:rsid w:val="00766BAD"/>
    <w:rsid w:val="00771018"/>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308A"/>
    <w:rsid w:val="007A43A6"/>
    <w:rsid w:val="007A58A6"/>
    <w:rsid w:val="007A737E"/>
    <w:rsid w:val="007B1DBB"/>
    <w:rsid w:val="007B3D2D"/>
    <w:rsid w:val="007B50AE"/>
    <w:rsid w:val="007B51DF"/>
    <w:rsid w:val="007B5600"/>
    <w:rsid w:val="007B58A5"/>
    <w:rsid w:val="007B5EB3"/>
    <w:rsid w:val="007B7232"/>
    <w:rsid w:val="007B733D"/>
    <w:rsid w:val="007C05DD"/>
    <w:rsid w:val="007C11F0"/>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0808"/>
    <w:rsid w:val="00822D90"/>
    <w:rsid w:val="008235DB"/>
    <w:rsid w:val="008248BD"/>
    <w:rsid w:val="00824A6E"/>
    <w:rsid w:val="00824AB4"/>
    <w:rsid w:val="00825C42"/>
    <w:rsid w:val="00825D25"/>
    <w:rsid w:val="00827D6F"/>
    <w:rsid w:val="008376AC"/>
    <w:rsid w:val="008444E8"/>
    <w:rsid w:val="00844E80"/>
    <w:rsid w:val="00846FE7"/>
    <w:rsid w:val="008472AC"/>
    <w:rsid w:val="00850CEC"/>
    <w:rsid w:val="00853876"/>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099F"/>
    <w:rsid w:val="008B120C"/>
    <w:rsid w:val="008B5104"/>
    <w:rsid w:val="008B51A0"/>
    <w:rsid w:val="008B5648"/>
    <w:rsid w:val="008B592A"/>
    <w:rsid w:val="008B6D83"/>
    <w:rsid w:val="008B7B5C"/>
    <w:rsid w:val="008B7C06"/>
    <w:rsid w:val="008C0716"/>
    <w:rsid w:val="008C0C99"/>
    <w:rsid w:val="008C2017"/>
    <w:rsid w:val="008C394C"/>
    <w:rsid w:val="008C4958"/>
    <w:rsid w:val="008C4BAA"/>
    <w:rsid w:val="008C6AE8"/>
    <w:rsid w:val="008C7573"/>
    <w:rsid w:val="008D34F1"/>
    <w:rsid w:val="008D39D8"/>
    <w:rsid w:val="008D6D1A"/>
    <w:rsid w:val="008D7FD9"/>
    <w:rsid w:val="008E065E"/>
    <w:rsid w:val="008E0927"/>
    <w:rsid w:val="008E1909"/>
    <w:rsid w:val="008E1A58"/>
    <w:rsid w:val="008E3313"/>
    <w:rsid w:val="008E408A"/>
    <w:rsid w:val="008E5C9C"/>
    <w:rsid w:val="008E6846"/>
    <w:rsid w:val="008F0AE4"/>
    <w:rsid w:val="008F169D"/>
    <w:rsid w:val="008F1EAB"/>
    <w:rsid w:val="008F33DC"/>
    <w:rsid w:val="008F477F"/>
    <w:rsid w:val="008F7ADA"/>
    <w:rsid w:val="009020BE"/>
    <w:rsid w:val="00902350"/>
    <w:rsid w:val="0090336B"/>
    <w:rsid w:val="00903AF6"/>
    <w:rsid w:val="00904ADD"/>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5CA"/>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60EC"/>
    <w:rsid w:val="009970DD"/>
    <w:rsid w:val="009A024F"/>
    <w:rsid w:val="009A0FBA"/>
    <w:rsid w:val="009A1601"/>
    <w:rsid w:val="009A2131"/>
    <w:rsid w:val="009A462D"/>
    <w:rsid w:val="009A5CBA"/>
    <w:rsid w:val="009A746E"/>
    <w:rsid w:val="009A7536"/>
    <w:rsid w:val="009A79F8"/>
    <w:rsid w:val="009B1F30"/>
    <w:rsid w:val="009B3AC2"/>
    <w:rsid w:val="009B4DF4"/>
    <w:rsid w:val="009B564E"/>
    <w:rsid w:val="009B7E87"/>
    <w:rsid w:val="009C2637"/>
    <w:rsid w:val="009C2CDC"/>
    <w:rsid w:val="009C403E"/>
    <w:rsid w:val="009D1FE8"/>
    <w:rsid w:val="009D2AD4"/>
    <w:rsid w:val="009D2B94"/>
    <w:rsid w:val="009D4FF0"/>
    <w:rsid w:val="009D703C"/>
    <w:rsid w:val="009D718F"/>
    <w:rsid w:val="009E0581"/>
    <w:rsid w:val="009E068F"/>
    <w:rsid w:val="009E14E0"/>
    <w:rsid w:val="009E1C05"/>
    <w:rsid w:val="009E35DB"/>
    <w:rsid w:val="009E37F1"/>
    <w:rsid w:val="009E47A3"/>
    <w:rsid w:val="009E67CE"/>
    <w:rsid w:val="009F08F3"/>
    <w:rsid w:val="009F344F"/>
    <w:rsid w:val="00A048A8"/>
    <w:rsid w:val="00A04F49"/>
    <w:rsid w:val="00A078FE"/>
    <w:rsid w:val="00A0792F"/>
    <w:rsid w:val="00A13E54"/>
    <w:rsid w:val="00A14B31"/>
    <w:rsid w:val="00A15DFC"/>
    <w:rsid w:val="00A17094"/>
    <w:rsid w:val="00A176D6"/>
    <w:rsid w:val="00A17F63"/>
    <w:rsid w:val="00A2193B"/>
    <w:rsid w:val="00A2351A"/>
    <w:rsid w:val="00A264A9"/>
    <w:rsid w:val="00A26831"/>
    <w:rsid w:val="00A27785"/>
    <w:rsid w:val="00A27D2E"/>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9D4"/>
    <w:rsid w:val="00A67E6C"/>
    <w:rsid w:val="00A71B99"/>
    <w:rsid w:val="00A739D0"/>
    <w:rsid w:val="00A761D4"/>
    <w:rsid w:val="00A76977"/>
    <w:rsid w:val="00A77EC4"/>
    <w:rsid w:val="00A81D38"/>
    <w:rsid w:val="00A87C47"/>
    <w:rsid w:val="00A91DB6"/>
    <w:rsid w:val="00A92879"/>
    <w:rsid w:val="00A93964"/>
    <w:rsid w:val="00A9442A"/>
    <w:rsid w:val="00AA0139"/>
    <w:rsid w:val="00AA016F"/>
    <w:rsid w:val="00AA064C"/>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0C26"/>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B006FE"/>
    <w:rsid w:val="00B007CB"/>
    <w:rsid w:val="00B02AA9"/>
    <w:rsid w:val="00B02FA3"/>
    <w:rsid w:val="00B04413"/>
    <w:rsid w:val="00B05084"/>
    <w:rsid w:val="00B06CB4"/>
    <w:rsid w:val="00B13A6C"/>
    <w:rsid w:val="00B157F9"/>
    <w:rsid w:val="00B167F1"/>
    <w:rsid w:val="00B170AB"/>
    <w:rsid w:val="00B20256"/>
    <w:rsid w:val="00B20D09"/>
    <w:rsid w:val="00B215DE"/>
    <w:rsid w:val="00B24EFD"/>
    <w:rsid w:val="00B250A3"/>
    <w:rsid w:val="00B2763F"/>
    <w:rsid w:val="00B27AAC"/>
    <w:rsid w:val="00B30929"/>
    <w:rsid w:val="00B3301E"/>
    <w:rsid w:val="00B336C6"/>
    <w:rsid w:val="00B372AA"/>
    <w:rsid w:val="00B40445"/>
    <w:rsid w:val="00B41888"/>
    <w:rsid w:val="00B44014"/>
    <w:rsid w:val="00B45A52"/>
    <w:rsid w:val="00B46175"/>
    <w:rsid w:val="00B539DC"/>
    <w:rsid w:val="00B545C2"/>
    <w:rsid w:val="00B549D6"/>
    <w:rsid w:val="00B55B50"/>
    <w:rsid w:val="00B6045F"/>
    <w:rsid w:val="00B61B86"/>
    <w:rsid w:val="00B62AAA"/>
    <w:rsid w:val="00B664C7"/>
    <w:rsid w:val="00B66689"/>
    <w:rsid w:val="00B70298"/>
    <w:rsid w:val="00B7155D"/>
    <w:rsid w:val="00B739F6"/>
    <w:rsid w:val="00B756D5"/>
    <w:rsid w:val="00B76088"/>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2B4A"/>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C3D"/>
    <w:rsid w:val="00C01F33"/>
    <w:rsid w:val="00C02700"/>
    <w:rsid w:val="00C02CC6"/>
    <w:rsid w:val="00C040F7"/>
    <w:rsid w:val="00C041B0"/>
    <w:rsid w:val="00C044AB"/>
    <w:rsid w:val="00C05706"/>
    <w:rsid w:val="00C07377"/>
    <w:rsid w:val="00C07B9A"/>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1E3"/>
    <w:rsid w:val="00C715D4"/>
    <w:rsid w:val="00C72EF4"/>
    <w:rsid w:val="00C73182"/>
    <w:rsid w:val="00C75D2F"/>
    <w:rsid w:val="00C767BE"/>
    <w:rsid w:val="00C76963"/>
    <w:rsid w:val="00C76C63"/>
    <w:rsid w:val="00C76E3C"/>
    <w:rsid w:val="00C80623"/>
    <w:rsid w:val="00C81568"/>
    <w:rsid w:val="00C81E56"/>
    <w:rsid w:val="00C85664"/>
    <w:rsid w:val="00C9027A"/>
    <w:rsid w:val="00C9068E"/>
    <w:rsid w:val="00C91713"/>
    <w:rsid w:val="00C91811"/>
    <w:rsid w:val="00C91A48"/>
    <w:rsid w:val="00C93C4B"/>
    <w:rsid w:val="00C944AB"/>
    <w:rsid w:val="00C9566F"/>
    <w:rsid w:val="00C95B40"/>
    <w:rsid w:val="00CA1ED8"/>
    <w:rsid w:val="00CA2A26"/>
    <w:rsid w:val="00CA330C"/>
    <w:rsid w:val="00CA3F64"/>
    <w:rsid w:val="00CB1F63"/>
    <w:rsid w:val="00CB27CF"/>
    <w:rsid w:val="00CB6D35"/>
    <w:rsid w:val="00CB7170"/>
    <w:rsid w:val="00CC040E"/>
    <w:rsid w:val="00CC111F"/>
    <w:rsid w:val="00CC2011"/>
    <w:rsid w:val="00CC3EA0"/>
    <w:rsid w:val="00CC7B45"/>
    <w:rsid w:val="00CD1188"/>
    <w:rsid w:val="00CD2ED1"/>
    <w:rsid w:val="00CD2F79"/>
    <w:rsid w:val="00CD337B"/>
    <w:rsid w:val="00CE0424"/>
    <w:rsid w:val="00CE1765"/>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09A7"/>
    <w:rsid w:val="00D3176C"/>
    <w:rsid w:val="00D31F48"/>
    <w:rsid w:val="00D338BD"/>
    <w:rsid w:val="00D3470E"/>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2528"/>
    <w:rsid w:val="00D75C8E"/>
    <w:rsid w:val="00D77B1D"/>
    <w:rsid w:val="00D8021F"/>
    <w:rsid w:val="00D80383"/>
    <w:rsid w:val="00D823C6"/>
    <w:rsid w:val="00D82CB4"/>
    <w:rsid w:val="00D84D28"/>
    <w:rsid w:val="00D86202"/>
    <w:rsid w:val="00D86CA3"/>
    <w:rsid w:val="00D871CE"/>
    <w:rsid w:val="00D9196D"/>
    <w:rsid w:val="00D92982"/>
    <w:rsid w:val="00D95657"/>
    <w:rsid w:val="00D95B81"/>
    <w:rsid w:val="00DA305E"/>
    <w:rsid w:val="00DA32BE"/>
    <w:rsid w:val="00DA5007"/>
    <w:rsid w:val="00DA5417"/>
    <w:rsid w:val="00DA56E8"/>
    <w:rsid w:val="00DB09F6"/>
    <w:rsid w:val="00DB0A9F"/>
    <w:rsid w:val="00DB2A5F"/>
    <w:rsid w:val="00DB377D"/>
    <w:rsid w:val="00DC2140"/>
    <w:rsid w:val="00DC2D36"/>
    <w:rsid w:val="00DC38F9"/>
    <w:rsid w:val="00DC4F42"/>
    <w:rsid w:val="00DC53EF"/>
    <w:rsid w:val="00DC5E0E"/>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4DD9"/>
    <w:rsid w:val="00E05487"/>
    <w:rsid w:val="00E110E7"/>
    <w:rsid w:val="00E11B20"/>
    <w:rsid w:val="00E17FA2"/>
    <w:rsid w:val="00E22330"/>
    <w:rsid w:val="00E27F08"/>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2ADA"/>
    <w:rsid w:val="00E446F1"/>
    <w:rsid w:val="00E46886"/>
    <w:rsid w:val="00E4782A"/>
    <w:rsid w:val="00E47AEF"/>
    <w:rsid w:val="00E528F4"/>
    <w:rsid w:val="00E52A00"/>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6D06"/>
    <w:rsid w:val="00EA78D3"/>
    <w:rsid w:val="00EA7A41"/>
    <w:rsid w:val="00EA7E15"/>
    <w:rsid w:val="00EB077B"/>
    <w:rsid w:val="00EB0831"/>
    <w:rsid w:val="00EB21D0"/>
    <w:rsid w:val="00EB22BA"/>
    <w:rsid w:val="00EB2EB5"/>
    <w:rsid w:val="00EB4EA2"/>
    <w:rsid w:val="00EB4FE9"/>
    <w:rsid w:val="00EB6D5D"/>
    <w:rsid w:val="00EB72D5"/>
    <w:rsid w:val="00EC27C6"/>
    <w:rsid w:val="00EC4207"/>
    <w:rsid w:val="00EC5479"/>
    <w:rsid w:val="00EC5653"/>
    <w:rsid w:val="00EC60B5"/>
    <w:rsid w:val="00EC67A4"/>
    <w:rsid w:val="00EC71CE"/>
    <w:rsid w:val="00ED1006"/>
    <w:rsid w:val="00ED2A7A"/>
    <w:rsid w:val="00ED5EDB"/>
    <w:rsid w:val="00ED605D"/>
    <w:rsid w:val="00EE3501"/>
    <w:rsid w:val="00EE3AE4"/>
    <w:rsid w:val="00EE5985"/>
    <w:rsid w:val="00EE5C1E"/>
    <w:rsid w:val="00EF18FE"/>
    <w:rsid w:val="00EF4FF6"/>
    <w:rsid w:val="00EF5787"/>
    <w:rsid w:val="00EF60D0"/>
    <w:rsid w:val="00F007A2"/>
    <w:rsid w:val="00F03A16"/>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3723D"/>
    <w:rsid w:val="00F40F0C"/>
    <w:rsid w:val="00F43158"/>
    <w:rsid w:val="00F4766C"/>
    <w:rsid w:val="00F507D1"/>
    <w:rsid w:val="00F519CE"/>
    <w:rsid w:val="00F51ADA"/>
    <w:rsid w:val="00F536DD"/>
    <w:rsid w:val="00F607C5"/>
    <w:rsid w:val="00F60DEA"/>
    <w:rsid w:val="00F6302A"/>
    <w:rsid w:val="00F64C2B"/>
    <w:rsid w:val="00F651BE"/>
    <w:rsid w:val="00F667CB"/>
    <w:rsid w:val="00F66964"/>
    <w:rsid w:val="00F67A15"/>
    <w:rsid w:val="00F67F53"/>
    <w:rsid w:val="00F703BE"/>
    <w:rsid w:val="00F71F69"/>
    <w:rsid w:val="00F72B72"/>
    <w:rsid w:val="00F74BB9"/>
    <w:rsid w:val="00F75582"/>
    <w:rsid w:val="00F75A7F"/>
    <w:rsid w:val="00F76EFA"/>
    <w:rsid w:val="00F7704B"/>
    <w:rsid w:val="00F804BE"/>
    <w:rsid w:val="00F81688"/>
    <w:rsid w:val="00F817CE"/>
    <w:rsid w:val="00F82F4E"/>
    <w:rsid w:val="00F83AAC"/>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2472"/>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Comments-red">
    <w:name w:val="Comments-red"/>
    <w:basedOn w:val="Normal"/>
    <w:qFormat/>
    <w:rsid w:val="00E04DD9"/>
    <w:pPr>
      <w:overflowPunct/>
      <w:autoSpaceDE/>
      <w:autoSpaceDN/>
      <w:adjustRightInd/>
      <w:spacing w:before="40" w:after="0"/>
      <w:jc w:val="left"/>
      <w:textAlignment w:val="auto"/>
    </w:pPr>
    <w:rPr>
      <w:rFonts w:eastAsia="MS Mincho"/>
      <w:i/>
      <w:color w:val="FF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5NUHHDQN7SK2-1476151046-19547</_dlc_DocId>
    <TaxCatchAll xmlns="d8762117-8292-4133-b1c7-eab5c6487cfd">
      <Value>10</Value>
      <Value>9</Value>
      <Value>8</Value>
      <Value>3</Value>
      <Value>1</Value>
    </TaxCatchAll>
    <_dlc_DocIdUrl xmlns="f166a696-7b5b-4ccd-9f0c-ffde0cceec81">
      <Url>https://ericsson.sharepoint.com/sites/star/_layouts/15/DocIdRedir.aspx?ID=5NUHHDQN7SK2-1476151046-19547</Url>
      <Description>5NUHHDQN7SK2-1476151046-19547</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3.xml><?xml version="1.0" encoding="utf-8"?>
<ds:datastoreItem xmlns:ds="http://schemas.openxmlformats.org/officeDocument/2006/customXml" ds:itemID="{96CEE06E-466E-406D-A8DB-B7486FADF859}">
  <ds:schemaRefs>
    <ds:schemaRef ds:uri="http://schemas.microsoft.com/office/infopath/2007/PartnerControls"/>
    <ds:schemaRef ds:uri="http://schemas.microsoft.com/office/2006/documentManagement/types"/>
    <ds:schemaRef ds:uri="http://purl.org/dc/elements/1.1/"/>
    <ds:schemaRef ds:uri="f166a696-7b5b-4ccd-9f0c-ffde0cceec81"/>
    <ds:schemaRef ds:uri="http://www.w3.org/XML/1998/namespace"/>
    <ds:schemaRef ds:uri="http://schemas.openxmlformats.org/package/2006/metadata/core-properties"/>
    <ds:schemaRef ds:uri="http://schemas.microsoft.com/sharepoint/v4"/>
    <ds:schemaRef ds:uri="http://purl.org/dc/dcmitype/"/>
    <ds:schemaRef ds:uri="611109f9-ed58-4498-a270-1fb2086a5321"/>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5.xml><?xml version="1.0" encoding="utf-8"?>
<ds:datastoreItem xmlns:ds="http://schemas.openxmlformats.org/officeDocument/2006/customXml" ds:itemID="{22738F4F-BEA0-4AAE-B8F9-6264D39B9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715B7D-43F2-4E06-B390-878C5978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242</TotalTime>
  <Pages>4</Pages>
  <Words>1726</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Pradeepa Ramachandra</cp:lastModifiedBy>
  <cp:revision>110</cp:revision>
  <cp:lastPrinted>2016-08-03T08:58:00Z</cp:lastPrinted>
  <dcterms:created xsi:type="dcterms:W3CDTF">2017-12-08T10:00:00Z</dcterms:created>
  <dcterms:modified xsi:type="dcterms:W3CDTF">2018-04-06T06:35:00Z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8cb33ad3-3676-4fab-9634-f0c2775f5b8e</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